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DAC87" w14:textId="77777777" w:rsidR="00150085" w:rsidRDefault="00036295">
      <w:r>
        <w:rPr>
          <w:noProof/>
        </w:rPr>
        <mc:AlternateContent>
          <mc:Choice Requires="wps">
            <w:drawing>
              <wp:anchor distT="0" distB="0" distL="114300" distR="114300" simplePos="0" relativeHeight="251665408" behindDoc="0" locked="0" layoutInCell="1" allowOverlap="1" wp14:anchorId="33159B30" wp14:editId="5EEF47EB">
                <wp:simplePos x="0" y="0"/>
                <wp:positionH relativeFrom="column">
                  <wp:posOffset>295910</wp:posOffset>
                </wp:positionH>
                <wp:positionV relativeFrom="paragraph">
                  <wp:posOffset>3832648</wp:posOffset>
                </wp:positionV>
                <wp:extent cx="4369435" cy="267462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4369435" cy="2674620"/>
                        </a:xfrm>
                        <a:prstGeom prst="rect">
                          <a:avLst/>
                        </a:prstGeom>
                        <a:noFill/>
                        <a:ln w="6350">
                          <a:noFill/>
                        </a:ln>
                      </wps:spPr>
                      <wps:txbx>
                        <w:txbxContent>
                          <w:p w14:paraId="3573A1E2" w14:textId="77777777" w:rsidR="001262DD" w:rsidRPr="00071B87" w:rsidRDefault="001262DD" w:rsidP="001262DD">
                            <w:pPr>
                              <w:pStyle w:val="Header"/>
                              <w:rPr>
                                <w:b/>
                                <w:sz w:val="23"/>
                                <w:szCs w:val="23"/>
                              </w:rPr>
                            </w:pPr>
                            <w:r w:rsidRPr="00591A16">
                              <w:rPr>
                                <w:sz w:val="23"/>
                                <w:szCs w:val="23"/>
                              </w:rPr>
                              <w:t>Wh</w:t>
                            </w:r>
                            <w:r w:rsidR="00591A16">
                              <w:rPr>
                                <w:sz w:val="23"/>
                                <w:szCs w:val="23"/>
                              </w:rPr>
                              <w:t>y is</w:t>
                            </w:r>
                            <w:r w:rsidRPr="001262DD">
                              <w:rPr>
                                <w:b/>
                                <w:sz w:val="23"/>
                                <w:szCs w:val="23"/>
                              </w:rPr>
                              <w:t xml:space="preserve"> </w:t>
                            </w:r>
                            <w:r w:rsidR="00071B87">
                              <w:rPr>
                                <w:b/>
                                <w:sz w:val="23"/>
                                <w:szCs w:val="23"/>
                              </w:rPr>
                              <w:t>[new place]</w:t>
                            </w:r>
                            <w:r w:rsidR="00591A16" w:rsidRPr="00591A16">
                              <w:rPr>
                                <w:sz w:val="23"/>
                                <w:szCs w:val="23"/>
                              </w:rPr>
                              <w:t xml:space="preserve"> strategic</w:t>
                            </w:r>
                            <w:r w:rsidRPr="00591A16">
                              <w:rPr>
                                <w:sz w:val="23"/>
                                <w:szCs w:val="23"/>
                              </w:rPr>
                              <w:t>?</w:t>
                            </w:r>
                            <w:r w:rsidR="00591A16">
                              <w:rPr>
                                <w:b/>
                                <w:sz w:val="23"/>
                                <w:szCs w:val="23"/>
                              </w:rPr>
                              <w:t xml:space="preserve"> </w:t>
                            </w:r>
                            <w:r w:rsidR="00071B87">
                              <w:rPr>
                                <w:b/>
                                <w:sz w:val="23"/>
                                <w:szCs w:val="23"/>
                              </w:rPr>
                              <w:t>[</w:t>
                            </w:r>
                            <w:r w:rsidR="00591A16">
                              <w:rPr>
                                <w:b/>
                                <w:sz w:val="23"/>
                                <w:szCs w:val="23"/>
                              </w:rPr>
                              <w:t>Give context and explanation.]</w:t>
                            </w:r>
                          </w:p>
                          <w:p w14:paraId="3016297A" w14:textId="77777777" w:rsidR="00591A16" w:rsidRDefault="00591A16" w:rsidP="001262DD">
                            <w:pPr>
                              <w:pStyle w:val="Header"/>
                              <w:rPr>
                                <w:sz w:val="23"/>
                                <w:szCs w:val="23"/>
                              </w:rPr>
                            </w:pPr>
                          </w:p>
                          <w:p w14:paraId="5D420702" w14:textId="77777777" w:rsidR="00591A16" w:rsidRDefault="00591A16" w:rsidP="001262DD">
                            <w:pPr>
                              <w:pStyle w:val="Header"/>
                              <w:rPr>
                                <w:sz w:val="23"/>
                                <w:szCs w:val="23"/>
                              </w:rPr>
                            </w:pPr>
                          </w:p>
                          <w:p w14:paraId="4913C1D3" w14:textId="77777777" w:rsidR="00591A16" w:rsidRDefault="00591A16" w:rsidP="001262DD">
                            <w:pPr>
                              <w:pStyle w:val="Header"/>
                              <w:rPr>
                                <w:sz w:val="23"/>
                                <w:szCs w:val="23"/>
                              </w:rPr>
                            </w:pPr>
                          </w:p>
                          <w:p w14:paraId="15FF9D49" w14:textId="77777777" w:rsidR="001262DD" w:rsidRDefault="001262DD" w:rsidP="001262DD">
                            <w:pPr>
                              <w:pStyle w:val="Header"/>
                              <w:rPr>
                                <w:sz w:val="23"/>
                                <w:szCs w:val="23"/>
                              </w:rPr>
                            </w:pPr>
                            <w:r w:rsidRPr="00D553E3">
                              <w:rPr>
                                <w:sz w:val="23"/>
                                <w:szCs w:val="23"/>
                              </w:rPr>
                              <w:t xml:space="preserve">We’ll move to </w:t>
                            </w:r>
                            <w:r w:rsidR="00071B87">
                              <w:rPr>
                                <w:b/>
                                <w:sz w:val="23"/>
                                <w:szCs w:val="23"/>
                              </w:rPr>
                              <w:t>[new place]</w:t>
                            </w:r>
                            <w:r w:rsidR="00036295">
                              <w:rPr>
                                <w:b/>
                                <w:sz w:val="23"/>
                                <w:szCs w:val="23"/>
                              </w:rPr>
                              <w:t xml:space="preserve"> </w:t>
                            </w:r>
                            <w:r w:rsidRPr="00D553E3">
                              <w:rPr>
                                <w:sz w:val="23"/>
                                <w:szCs w:val="23"/>
                              </w:rPr>
                              <w:t xml:space="preserve">in </w:t>
                            </w:r>
                            <w:r w:rsidR="00071B87">
                              <w:rPr>
                                <w:b/>
                                <w:sz w:val="23"/>
                                <w:szCs w:val="23"/>
                              </w:rPr>
                              <w:t>[month]</w:t>
                            </w:r>
                            <w:r w:rsidRPr="00D553E3">
                              <w:rPr>
                                <w:sz w:val="23"/>
                                <w:szCs w:val="23"/>
                              </w:rPr>
                              <w:t xml:space="preserve"> </w:t>
                            </w:r>
                            <w:r w:rsidR="00D541DD">
                              <w:rPr>
                                <w:sz w:val="23"/>
                                <w:szCs w:val="23"/>
                              </w:rPr>
                              <w:t>and begin developing relationships with people so they</w:t>
                            </w:r>
                            <w:r w:rsidRPr="00D553E3">
                              <w:rPr>
                                <w:sz w:val="23"/>
                                <w:szCs w:val="23"/>
                              </w:rPr>
                              <w:t xml:space="preserve"> come to Christ, become rooted in their faith, and </w:t>
                            </w:r>
                            <w:r w:rsidR="00151F0D">
                              <w:rPr>
                                <w:sz w:val="23"/>
                                <w:szCs w:val="23"/>
                              </w:rPr>
                              <w:t xml:space="preserve">learn how to pass </w:t>
                            </w:r>
                            <w:r w:rsidR="00555508">
                              <w:rPr>
                                <w:sz w:val="23"/>
                                <w:szCs w:val="23"/>
                              </w:rPr>
                              <w:t xml:space="preserve">on </w:t>
                            </w:r>
                            <w:r w:rsidR="00151F0D">
                              <w:rPr>
                                <w:sz w:val="23"/>
                                <w:szCs w:val="23"/>
                              </w:rPr>
                              <w:t>their faith to others</w:t>
                            </w:r>
                            <w:r w:rsidR="00071B87">
                              <w:rPr>
                                <w:sz w:val="23"/>
                                <w:szCs w:val="23"/>
                              </w:rPr>
                              <w:t xml:space="preserve"> wherever they go for the rest of their lives</w:t>
                            </w:r>
                            <w:r w:rsidRPr="00D553E3">
                              <w:rPr>
                                <w:sz w:val="23"/>
                                <w:szCs w:val="23"/>
                              </w:rPr>
                              <w:t>.</w:t>
                            </w:r>
                          </w:p>
                          <w:p w14:paraId="0A41C700" w14:textId="77777777" w:rsidR="00151F0D" w:rsidRDefault="00151F0D" w:rsidP="001262DD">
                            <w:pPr>
                              <w:pStyle w:val="Header"/>
                              <w:rPr>
                                <w:sz w:val="23"/>
                                <w:szCs w:val="23"/>
                              </w:rPr>
                            </w:pPr>
                          </w:p>
                          <w:p w14:paraId="187BF76F" w14:textId="77777777" w:rsidR="00151F0D" w:rsidRPr="001262DD" w:rsidRDefault="00151F0D" w:rsidP="00151F0D">
                            <w:pPr>
                              <w:rPr>
                                <w:sz w:val="23"/>
                                <w:szCs w:val="23"/>
                              </w:rPr>
                            </w:pPr>
                            <w:r>
                              <w:rPr>
                                <w:sz w:val="23"/>
                                <w:szCs w:val="23"/>
                              </w:rPr>
                              <w:t>To move and launch this new ministry, w</w:t>
                            </w:r>
                            <w:r w:rsidRPr="001262DD">
                              <w:rPr>
                                <w:sz w:val="23"/>
                                <w:szCs w:val="23"/>
                              </w:rPr>
                              <w:t xml:space="preserve">e must raise </w:t>
                            </w:r>
                            <w:r w:rsidR="009F75B4">
                              <w:rPr>
                                <w:b/>
                                <w:sz w:val="23"/>
                                <w:szCs w:val="23"/>
                              </w:rPr>
                              <w:t>[$</w:t>
                            </w:r>
                            <w:proofErr w:type="gramStart"/>
                            <w:r w:rsidR="009F75B4">
                              <w:rPr>
                                <w:b/>
                                <w:sz w:val="23"/>
                                <w:szCs w:val="23"/>
                              </w:rPr>
                              <w:t>X,XXX</w:t>
                            </w:r>
                            <w:proofErr w:type="gramEnd"/>
                            <w:r>
                              <w:rPr>
                                <w:b/>
                                <w:sz w:val="23"/>
                                <w:szCs w:val="23"/>
                              </w:rPr>
                              <w:t>]</w:t>
                            </w:r>
                            <w:r w:rsidRPr="001262DD">
                              <w:rPr>
                                <w:sz w:val="23"/>
                                <w:szCs w:val="23"/>
                              </w:rPr>
                              <w:t xml:space="preserve"> </w:t>
                            </w:r>
                            <w:r>
                              <w:rPr>
                                <w:sz w:val="23"/>
                                <w:szCs w:val="23"/>
                              </w:rPr>
                              <w:t>in special gifts.</w:t>
                            </w:r>
                          </w:p>
                          <w:p w14:paraId="66D02C26" w14:textId="77777777" w:rsidR="00151F0D" w:rsidRPr="001262DD" w:rsidRDefault="00151F0D" w:rsidP="00151F0D">
                            <w:pPr>
                              <w:rPr>
                                <w:sz w:val="23"/>
                                <w:szCs w:val="23"/>
                              </w:rPr>
                            </w:pPr>
                          </w:p>
                          <w:p w14:paraId="5B3A8AF0" w14:textId="77777777" w:rsidR="00151F0D" w:rsidRPr="00D553E3" w:rsidRDefault="00151F0D" w:rsidP="00151F0D">
                            <w:pPr>
                              <w:rPr>
                                <w:sz w:val="23"/>
                                <w:szCs w:val="23"/>
                              </w:rPr>
                            </w:pPr>
                            <w:r w:rsidRPr="001262DD">
                              <w:rPr>
                                <w:sz w:val="23"/>
                                <w:szCs w:val="23"/>
                              </w:rPr>
                              <w:t xml:space="preserve">We also need to raise </w:t>
                            </w:r>
                            <w:r w:rsidR="009F75B4">
                              <w:rPr>
                                <w:b/>
                                <w:sz w:val="23"/>
                                <w:szCs w:val="23"/>
                              </w:rPr>
                              <w:t>[$</w:t>
                            </w:r>
                            <w:proofErr w:type="gramStart"/>
                            <w:r w:rsidR="009F75B4">
                              <w:rPr>
                                <w:b/>
                                <w:sz w:val="23"/>
                                <w:szCs w:val="23"/>
                              </w:rPr>
                              <w:t>X,XXX</w:t>
                            </w:r>
                            <w:proofErr w:type="gramEnd"/>
                            <w:r>
                              <w:rPr>
                                <w:b/>
                                <w:sz w:val="23"/>
                                <w:szCs w:val="23"/>
                              </w:rPr>
                              <w:t xml:space="preserve">] </w:t>
                            </w:r>
                            <w:r w:rsidRPr="00071B87">
                              <w:rPr>
                                <w:sz w:val="23"/>
                                <w:szCs w:val="23"/>
                              </w:rPr>
                              <w:t>in new monthly support</w:t>
                            </w:r>
                            <w:r w:rsidRPr="001262DD">
                              <w:rPr>
                                <w:sz w:val="23"/>
                                <w:szCs w:val="23"/>
                              </w:rPr>
                              <w:t xml:space="preserve"> so we can be fully dedicated </w:t>
                            </w:r>
                            <w:r>
                              <w:rPr>
                                <w:sz w:val="23"/>
                                <w:szCs w:val="23"/>
                              </w:rPr>
                              <w:t>to reaching and discipling the people God is preparing for us to minister to there.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00D517" id="_x0000_t202" coordsize="21600,21600" o:spt="202" path="m,l,21600r21600,l21600,xe">
                <v:stroke joinstyle="miter"/>
                <v:path gradientshapeok="t" o:connecttype="rect"/>
              </v:shapetype>
              <v:shape id="Text Box 10" o:spid="_x0000_s1026" type="#_x0000_t202" style="position:absolute;margin-left:23.3pt;margin-top:301.8pt;width:344.05pt;height:210.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Tnp9LwIAAFQEAAAOAAAAZHJzL2Uyb0RvYy54bWysVE1v2zAMvQ/YfxB0X5zvtkGcImuRYUDR&#13;&#10;FkiGnhVZTgzYoiYpsbNfvyfZSYNup2EXmSIpfrxHen7fVCU7KusK0ikf9PqcKS0pK/Qu5T82qy+3&#13;&#10;nDkvdCZK0irlJ+X4/eLzp3ltZmpIeyozZRmCaDerTcr33ptZkji5V5VwPTJKw5iTrYTH1e6SzIoa&#13;&#10;0asyGfb706QmmxlLUjkH7WNr5IsYP8+V9C957pRnZcpRm4+njec2nMliLmY7K8y+kF0Z4h+qqESh&#13;&#10;kfQS6lF4wQ62+CNUVUhLjnLfk1QllOeFVLEHdDPof+hmvRdGxV4AjjMXmNz/Cyufj6+WFRm4Azxa&#13;&#10;VOBooxrPvlLDoAI+tXEzuK0NHH0DPXzPegdlaLvJbRW+aIjBjlCnC7ohmoRyPJrejUcTziRsw+nN&#13;&#10;eDqM8ZP358Y6/01RxYKQcgv6Iqri+OQ8SoHr2SVk07QqyjJSWGpWp3w6mvTjg4sFL0qNh6GJttgg&#13;&#10;+WbbdJ1tKTuhMUvtaDgjVwWSPwnnX4XFLKAXzLd/wZGXhCTUSZztyf76mz74gyJYOasxWyl3Pw/C&#13;&#10;Ks7K7xrk3Q3G4zCM8TKe3AAHZq8t22uLPlQPhPEdYJOMjGLw9+VZzC1Vb1iDZcgKk9ASuVPuz+KD&#13;&#10;byceayTVchmdMH5G+Ce9NjKEDnAGaDfNm7Cmw9+Dumc6T6GYfaCh9W2JWB485UXkKADcotrhjtGN&#13;&#10;1HVrFnbj+h693n8Gi98AAAD//wMAUEsDBBQABgAIAAAAIQBtabno5wAAABABAAAPAAAAZHJzL2Rv&#13;&#10;d25yZXYueG1sTI9BT8MwDIXvSPyHyJO4sWRd6aqu6TQVTUgIDhu7cEubrK1onNJkW+HXY05wsWz5&#13;&#10;8/N7+WayPbuY0XcOJSzmApjB2ukOGwnHt919CswHhVr1Do2EL+NhU9ze5CrT7op7czmEhpEI+kxJ&#13;&#10;aEMYMs593Rqr/NwNBml3cqNVgcax4XpUVxK3PY+ESLhVHdKHVg2mbE39cThbCc/l7lXtq8im3335&#13;&#10;9HLaDp/H9wcp72bT45rKdg0smCn8XcBvBvIPBRmr3Bm1Z72EOEmIlJCIJTUErJbxClhFpIjiFHiR&#13;&#10;8/9Bih8AAAD//wMAUEsBAi0AFAAGAAgAAAAhALaDOJL+AAAA4QEAABMAAAAAAAAAAAAAAAAAAAAA&#13;&#10;AFtDb250ZW50X1R5cGVzXS54bWxQSwECLQAUAAYACAAAACEAOP0h/9YAAACUAQAACwAAAAAAAAAA&#13;&#10;AAAAAAAvAQAAX3JlbHMvLnJlbHNQSwECLQAUAAYACAAAACEAtE56fS8CAABUBAAADgAAAAAAAAAA&#13;&#10;AAAAAAAuAgAAZHJzL2Uyb0RvYy54bWxQSwECLQAUAAYACAAAACEAbWm56OcAAAAQAQAADwAAAAAA&#13;&#10;AAAAAAAAAACJBAAAZHJzL2Rvd25yZXYueG1sUEsFBgAAAAAEAAQA8wAAAJ0FAAAAAA==&#13;&#10;" filled="f" stroked="f" strokeweight=".5pt">
                <v:textbox>
                  <w:txbxContent>
                    <w:p w:rsidR="001262DD" w:rsidRPr="00071B87" w:rsidRDefault="001262DD" w:rsidP="001262DD">
                      <w:pPr>
                        <w:pStyle w:val="Header"/>
                        <w:rPr>
                          <w:b/>
                          <w:sz w:val="23"/>
                          <w:szCs w:val="23"/>
                        </w:rPr>
                      </w:pPr>
                      <w:r w:rsidRPr="00591A16">
                        <w:rPr>
                          <w:sz w:val="23"/>
                          <w:szCs w:val="23"/>
                        </w:rPr>
                        <w:t>Wh</w:t>
                      </w:r>
                      <w:r w:rsidR="00591A16">
                        <w:rPr>
                          <w:sz w:val="23"/>
                          <w:szCs w:val="23"/>
                        </w:rPr>
                        <w:t>y is</w:t>
                      </w:r>
                      <w:r w:rsidRPr="001262DD">
                        <w:rPr>
                          <w:b/>
                          <w:sz w:val="23"/>
                          <w:szCs w:val="23"/>
                        </w:rPr>
                        <w:t xml:space="preserve"> </w:t>
                      </w:r>
                      <w:r w:rsidR="00071B87">
                        <w:rPr>
                          <w:b/>
                          <w:sz w:val="23"/>
                          <w:szCs w:val="23"/>
                        </w:rPr>
                        <w:t>[new place]</w:t>
                      </w:r>
                      <w:r w:rsidR="00591A16" w:rsidRPr="00591A16">
                        <w:rPr>
                          <w:sz w:val="23"/>
                          <w:szCs w:val="23"/>
                        </w:rPr>
                        <w:t xml:space="preserve"> strategic</w:t>
                      </w:r>
                      <w:r w:rsidRPr="00591A16">
                        <w:rPr>
                          <w:sz w:val="23"/>
                          <w:szCs w:val="23"/>
                        </w:rPr>
                        <w:t>?</w:t>
                      </w:r>
                      <w:r w:rsidR="00591A16">
                        <w:rPr>
                          <w:b/>
                          <w:sz w:val="23"/>
                          <w:szCs w:val="23"/>
                        </w:rPr>
                        <w:t xml:space="preserve"> </w:t>
                      </w:r>
                      <w:r w:rsidR="00071B87">
                        <w:rPr>
                          <w:b/>
                          <w:sz w:val="23"/>
                          <w:szCs w:val="23"/>
                        </w:rPr>
                        <w:t>[</w:t>
                      </w:r>
                      <w:r w:rsidR="00591A16">
                        <w:rPr>
                          <w:b/>
                          <w:sz w:val="23"/>
                          <w:szCs w:val="23"/>
                        </w:rPr>
                        <w:t>Give context and explanation.]</w:t>
                      </w:r>
                    </w:p>
                    <w:p w:rsidR="00591A16" w:rsidRDefault="00591A16" w:rsidP="001262DD">
                      <w:pPr>
                        <w:pStyle w:val="Header"/>
                        <w:rPr>
                          <w:sz w:val="23"/>
                          <w:szCs w:val="23"/>
                        </w:rPr>
                      </w:pPr>
                    </w:p>
                    <w:p w:rsidR="00591A16" w:rsidRDefault="00591A16" w:rsidP="001262DD">
                      <w:pPr>
                        <w:pStyle w:val="Header"/>
                        <w:rPr>
                          <w:sz w:val="23"/>
                          <w:szCs w:val="23"/>
                        </w:rPr>
                      </w:pPr>
                    </w:p>
                    <w:p w:rsidR="00591A16" w:rsidRDefault="00591A16" w:rsidP="001262DD">
                      <w:pPr>
                        <w:pStyle w:val="Header"/>
                        <w:rPr>
                          <w:sz w:val="23"/>
                          <w:szCs w:val="23"/>
                        </w:rPr>
                      </w:pPr>
                    </w:p>
                    <w:p w:rsidR="001262DD" w:rsidRDefault="001262DD" w:rsidP="001262DD">
                      <w:pPr>
                        <w:pStyle w:val="Header"/>
                        <w:rPr>
                          <w:sz w:val="23"/>
                          <w:szCs w:val="23"/>
                        </w:rPr>
                      </w:pPr>
                      <w:r w:rsidRPr="00D553E3">
                        <w:rPr>
                          <w:sz w:val="23"/>
                          <w:szCs w:val="23"/>
                        </w:rPr>
                        <w:t xml:space="preserve">We’ll move to </w:t>
                      </w:r>
                      <w:r w:rsidR="00071B87">
                        <w:rPr>
                          <w:b/>
                          <w:sz w:val="23"/>
                          <w:szCs w:val="23"/>
                        </w:rPr>
                        <w:t>[new place]</w:t>
                      </w:r>
                      <w:r w:rsidR="00036295">
                        <w:rPr>
                          <w:b/>
                          <w:sz w:val="23"/>
                          <w:szCs w:val="23"/>
                        </w:rPr>
                        <w:t xml:space="preserve"> </w:t>
                      </w:r>
                      <w:r w:rsidRPr="00D553E3">
                        <w:rPr>
                          <w:sz w:val="23"/>
                          <w:szCs w:val="23"/>
                        </w:rPr>
                        <w:t xml:space="preserve">in </w:t>
                      </w:r>
                      <w:r w:rsidR="00071B87">
                        <w:rPr>
                          <w:b/>
                          <w:sz w:val="23"/>
                          <w:szCs w:val="23"/>
                        </w:rPr>
                        <w:t>[month]</w:t>
                      </w:r>
                      <w:r w:rsidRPr="00D553E3">
                        <w:rPr>
                          <w:sz w:val="23"/>
                          <w:szCs w:val="23"/>
                        </w:rPr>
                        <w:t xml:space="preserve"> </w:t>
                      </w:r>
                      <w:r w:rsidR="00D541DD">
                        <w:rPr>
                          <w:sz w:val="23"/>
                          <w:szCs w:val="23"/>
                        </w:rPr>
                        <w:t xml:space="preserve">and begin developing relationships with people so </w:t>
                      </w:r>
                      <w:bookmarkStart w:id="1" w:name="_GoBack"/>
                      <w:bookmarkEnd w:id="1"/>
                      <w:r w:rsidR="00D541DD">
                        <w:rPr>
                          <w:sz w:val="23"/>
                          <w:szCs w:val="23"/>
                        </w:rPr>
                        <w:t>they</w:t>
                      </w:r>
                      <w:r w:rsidRPr="00D553E3">
                        <w:rPr>
                          <w:sz w:val="23"/>
                          <w:szCs w:val="23"/>
                        </w:rPr>
                        <w:t xml:space="preserve"> come to Christ, become rooted in their faith, and </w:t>
                      </w:r>
                      <w:r w:rsidR="00151F0D">
                        <w:rPr>
                          <w:sz w:val="23"/>
                          <w:szCs w:val="23"/>
                        </w:rPr>
                        <w:t xml:space="preserve">learn how to pass </w:t>
                      </w:r>
                      <w:r w:rsidR="00555508">
                        <w:rPr>
                          <w:sz w:val="23"/>
                          <w:szCs w:val="23"/>
                        </w:rPr>
                        <w:t xml:space="preserve">on </w:t>
                      </w:r>
                      <w:r w:rsidR="00151F0D">
                        <w:rPr>
                          <w:sz w:val="23"/>
                          <w:szCs w:val="23"/>
                        </w:rPr>
                        <w:t>their faith to others</w:t>
                      </w:r>
                      <w:r w:rsidR="00071B87">
                        <w:rPr>
                          <w:sz w:val="23"/>
                          <w:szCs w:val="23"/>
                        </w:rPr>
                        <w:t xml:space="preserve"> wherever they go for the rest of their lives</w:t>
                      </w:r>
                      <w:r w:rsidRPr="00D553E3">
                        <w:rPr>
                          <w:sz w:val="23"/>
                          <w:szCs w:val="23"/>
                        </w:rPr>
                        <w:t>.</w:t>
                      </w:r>
                    </w:p>
                    <w:p w:rsidR="00151F0D" w:rsidRDefault="00151F0D" w:rsidP="001262DD">
                      <w:pPr>
                        <w:pStyle w:val="Header"/>
                        <w:rPr>
                          <w:sz w:val="23"/>
                          <w:szCs w:val="23"/>
                        </w:rPr>
                      </w:pPr>
                    </w:p>
                    <w:p w:rsidR="00151F0D" w:rsidRPr="001262DD" w:rsidRDefault="00151F0D" w:rsidP="00151F0D">
                      <w:pPr>
                        <w:rPr>
                          <w:sz w:val="23"/>
                          <w:szCs w:val="23"/>
                        </w:rPr>
                      </w:pPr>
                      <w:r>
                        <w:rPr>
                          <w:sz w:val="23"/>
                          <w:szCs w:val="23"/>
                        </w:rPr>
                        <w:t>To move and launch this new ministry, w</w:t>
                      </w:r>
                      <w:r w:rsidRPr="001262DD">
                        <w:rPr>
                          <w:sz w:val="23"/>
                          <w:szCs w:val="23"/>
                        </w:rPr>
                        <w:t xml:space="preserve">e must raise </w:t>
                      </w:r>
                      <w:r w:rsidR="009F75B4">
                        <w:rPr>
                          <w:b/>
                          <w:sz w:val="23"/>
                          <w:szCs w:val="23"/>
                        </w:rPr>
                        <w:t>[$</w:t>
                      </w:r>
                      <w:proofErr w:type="gramStart"/>
                      <w:r w:rsidR="009F75B4">
                        <w:rPr>
                          <w:b/>
                          <w:sz w:val="23"/>
                          <w:szCs w:val="23"/>
                        </w:rPr>
                        <w:t>X,XXX</w:t>
                      </w:r>
                      <w:proofErr w:type="gramEnd"/>
                      <w:r>
                        <w:rPr>
                          <w:b/>
                          <w:sz w:val="23"/>
                          <w:szCs w:val="23"/>
                        </w:rPr>
                        <w:t>]</w:t>
                      </w:r>
                      <w:r w:rsidRPr="001262DD">
                        <w:rPr>
                          <w:sz w:val="23"/>
                          <w:szCs w:val="23"/>
                        </w:rPr>
                        <w:t xml:space="preserve"> </w:t>
                      </w:r>
                      <w:r>
                        <w:rPr>
                          <w:sz w:val="23"/>
                          <w:szCs w:val="23"/>
                        </w:rPr>
                        <w:t>in special gifts.</w:t>
                      </w:r>
                    </w:p>
                    <w:p w:rsidR="00151F0D" w:rsidRPr="001262DD" w:rsidRDefault="00151F0D" w:rsidP="00151F0D">
                      <w:pPr>
                        <w:rPr>
                          <w:sz w:val="23"/>
                          <w:szCs w:val="23"/>
                        </w:rPr>
                      </w:pPr>
                    </w:p>
                    <w:p w:rsidR="00151F0D" w:rsidRPr="00D553E3" w:rsidRDefault="00151F0D" w:rsidP="00151F0D">
                      <w:pPr>
                        <w:rPr>
                          <w:sz w:val="23"/>
                          <w:szCs w:val="23"/>
                        </w:rPr>
                      </w:pPr>
                      <w:r w:rsidRPr="001262DD">
                        <w:rPr>
                          <w:sz w:val="23"/>
                          <w:szCs w:val="23"/>
                        </w:rPr>
                        <w:t xml:space="preserve">We also need to raise </w:t>
                      </w:r>
                      <w:r w:rsidR="009F75B4">
                        <w:rPr>
                          <w:b/>
                          <w:sz w:val="23"/>
                          <w:szCs w:val="23"/>
                        </w:rPr>
                        <w:t>[$</w:t>
                      </w:r>
                      <w:proofErr w:type="gramStart"/>
                      <w:r w:rsidR="009F75B4">
                        <w:rPr>
                          <w:b/>
                          <w:sz w:val="23"/>
                          <w:szCs w:val="23"/>
                        </w:rPr>
                        <w:t>X,XXX</w:t>
                      </w:r>
                      <w:proofErr w:type="gramEnd"/>
                      <w:r>
                        <w:rPr>
                          <w:b/>
                          <w:sz w:val="23"/>
                          <w:szCs w:val="23"/>
                        </w:rPr>
                        <w:t xml:space="preserve">] </w:t>
                      </w:r>
                      <w:r w:rsidRPr="00071B87">
                        <w:rPr>
                          <w:sz w:val="23"/>
                          <w:szCs w:val="23"/>
                        </w:rPr>
                        <w:t>in new monthly support</w:t>
                      </w:r>
                      <w:r w:rsidRPr="001262DD">
                        <w:rPr>
                          <w:sz w:val="23"/>
                          <w:szCs w:val="23"/>
                        </w:rPr>
                        <w:t xml:space="preserve"> so we can be fully dedicated </w:t>
                      </w:r>
                      <w:r>
                        <w:rPr>
                          <w:sz w:val="23"/>
                          <w:szCs w:val="23"/>
                        </w:rPr>
                        <w:t>to reaching and discipling the people God is preparing for us to minister to there.</w:t>
                      </w:r>
                    </w:p>
                  </w:txbxContent>
                </v:textbox>
              </v:shape>
            </w:pict>
          </mc:Fallback>
        </mc:AlternateContent>
      </w:r>
      <w:r>
        <w:rPr>
          <w:noProof/>
        </w:rPr>
        <mc:AlternateContent>
          <mc:Choice Requires="wps">
            <w:drawing>
              <wp:anchor distT="0" distB="0" distL="114300" distR="114300" simplePos="0" relativeHeight="251651072" behindDoc="0" locked="0" layoutInCell="1" allowOverlap="1" wp14:anchorId="1CA6E727" wp14:editId="49FE8268">
                <wp:simplePos x="0" y="0"/>
                <wp:positionH relativeFrom="column">
                  <wp:posOffset>287867</wp:posOffset>
                </wp:positionH>
                <wp:positionV relativeFrom="paragraph">
                  <wp:posOffset>1295400</wp:posOffset>
                </wp:positionV>
                <wp:extent cx="7180580" cy="2531533"/>
                <wp:effectExtent l="0" t="0" r="0" b="0"/>
                <wp:wrapNone/>
                <wp:docPr id="6" name="Text Box 6"/>
                <wp:cNvGraphicFramePr/>
                <a:graphic xmlns:a="http://schemas.openxmlformats.org/drawingml/2006/main">
                  <a:graphicData uri="http://schemas.microsoft.com/office/word/2010/wordprocessingShape">
                    <wps:wsp>
                      <wps:cNvSpPr txBox="1"/>
                      <wps:spPr>
                        <a:xfrm>
                          <a:off x="0" y="0"/>
                          <a:ext cx="7180580" cy="2531533"/>
                        </a:xfrm>
                        <a:prstGeom prst="rect">
                          <a:avLst/>
                        </a:prstGeom>
                        <a:noFill/>
                        <a:ln w="6350">
                          <a:noFill/>
                        </a:ln>
                      </wps:spPr>
                      <wps:txbx>
                        <w:txbxContent>
                          <w:p w14:paraId="0E23119E" w14:textId="77777777" w:rsidR="00962CAA" w:rsidRPr="004D4CA7" w:rsidRDefault="00962CAA" w:rsidP="00962CAA">
                            <w:pPr>
                              <w:tabs>
                                <w:tab w:val="left" w:pos="720"/>
                                <w:tab w:val="left" w:pos="5040"/>
                              </w:tabs>
                              <w:rPr>
                                <w:b/>
                                <w:sz w:val="23"/>
                                <w:szCs w:val="23"/>
                              </w:rPr>
                            </w:pPr>
                            <w:r w:rsidRPr="004D4CA7">
                              <w:rPr>
                                <w:b/>
                                <w:sz w:val="23"/>
                                <w:szCs w:val="23"/>
                              </w:rPr>
                              <w:t>[</w:t>
                            </w:r>
                            <w:r>
                              <w:rPr>
                                <w:b/>
                                <w:sz w:val="23"/>
                                <w:szCs w:val="23"/>
                              </w:rPr>
                              <w:t>Month</w:t>
                            </w:r>
                            <w:r w:rsidRPr="004D4CA7">
                              <w:rPr>
                                <w:b/>
                                <w:sz w:val="23"/>
                                <w:szCs w:val="23"/>
                              </w:rPr>
                              <w:t xml:space="preserve"> </w:t>
                            </w:r>
                            <w:r>
                              <w:rPr>
                                <w:b/>
                                <w:sz w:val="23"/>
                                <w:szCs w:val="23"/>
                              </w:rPr>
                              <w:t>day</w:t>
                            </w:r>
                            <w:r w:rsidRPr="004D4CA7">
                              <w:rPr>
                                <w:b/>
                                <w:sz w:val="23"/>
                                <w:szCs w:val="23"/>
                              </w:rPr>
                              <w:t xml:space="preserve">, </w:t>
                            </w:r>
                            <w:r>
                              <w:rPr>
                                <w:b/>
                                <w:sz w:val="23"/>
                                <w:szCs w:val="23"/>
                              </w:rPr>
                              <w:t>year</w:t>
                            </w:r>
                            <w:r w:rsidRPr="004D4CA7">
                              <w:rPr>
                                <w:b/>
                                <w:sz w:val="23"/>
                                <w:szCs w:val="23"/>
                              </w:rPr>
                              <w:t>]</w:t>
                            </w:r>
                          </w:p>
                          <w:p w14:paraId="726792D1" w14:textId="77777777" w:rsidR="00962CAA" w:rsidRPr="000E4B51" w:rsidRDefault="00962CAA" w:rsidP="00962CAA">
                            <w:pPr>
                              <w:tabs>
                                <w:tab w:val="left" w:pos="720"/>
                                <w:tab w:val="left" w:pos="5040"/>
                              </w:tabs>
                              <w:rPr>
                                <w:sz w:val="23"/>
                                <w:szCs w:val="23"/>
                              </w:rPr>
                            </w:pPr>
                          </w:p>
                          <w:p w14:paraId="0A785384" w14:textId="77777777" w:rsidR="00962CAA" w:rsidRDefault="00962CAA" w:rsidP="00962CAA">
                            <w:pPr>
                              <w:tabs>
                                <w:tab w:val="left" w:pos="720"/>
                                <w:tab w:val="left" w:pos="5040"/>
                              </w:tabs>
                              <w:rPr>
                                <w:sz w:val="23"/>
                                <w:szCs w:val="23"/>
                              </w:rPr>
                            </w:pPr>
                            <w:r>
                              <w:rPr>
                                <w:sz w:val="23"/>
                                <w:szCs w:val="23"/>
                              </w:rPr>
                              <w:t xml:space="preserve">Dear </w:t>
                            </w:r>
                            <w:r w:rsidRPr="000E4B51">
                              <w:rPr>
                                <w:sz w:val="23"/>
                                <w:szCs w:val="23"/>
                              </w:rPr>
                              <w:t>Friend,</w:t>
                            </w:r>
                          </w:p>
                          <w:p w14:paraId="45289E88" w14:textId="77777777" w:rsidR="00962CAA" w:rsidRDefault="00962CAA" w:rsidP="00962CAA">
                            <w:pPr>
                              <w:tabs>
                                <w:tab w:val="left" w:pos="720"/>
                                <w:tab w:val="left" w:pos="5040"/>
                              </w:tabs>
                              <w:rPr>
                                <w:sz w:val="23"/>
                              </w:rPr>
                            </w:pPr>
                          </w:p>
                          <w:p w14:paraId="4256AE5C" w14:textId="750C6B75" w:rsidR="00962CAA" w:rsidRPr="00CC1EE4" w:rsidRDefault="00962CAA" w:rsidP="00962CAA">
                            <w:pPr>
                              <w:tabs>
                                <w:tab w:val="left" w:pos="720"/>
                                <w:tab w:val="left" w:pos="5040"/>
                              </w:tabs>
                              <w:rPr>
                                <w:b/>
                                <w:color w:val="E16B2A"/>
                                <w:sz w:val="23"/>
                              </w:rPr>
                            </w:pPr>
                            <w:r>
                              <w:rPr>
                                <w:sz w:val="23"/>
                              </w:rPr>
                              <w:t xml:space="preserve">So many people in </w:t>
                            </w:r>
                            <w:r w:rsidRPr="00DD5B11">
                              <w:rPr>
                                <w:b/>
                                <w:sz w:val="23"/>
                              </w:rPr>
                              <w:t>[</w:t>
                            </w:r>
                            <w:r>
                              <w:rPr>
                                <w:b/>
                                <w:sz w:val="23"/>
                              </w:rPr>
                              <w:t xml:space="preserve">new </w:t>
                            </w:r>
                            <w:r w:rsidRPr="00DD5B11">
                              <w:rPr>
                                <w:b/>
                                <w:sz w:val="23"/>
                              </w:rPr>
                              <w:t>ministry location]</w:t>
                            </w:r>
                            <w:r>
                              <w:rPr>
                                <w:sz w:val="23"/>
                              </w:rPr>
                              <w:t xml:space="preserve"> don’t know Christ, and the few who </w:t>
                            </w:r>
                            <w:r w:rsidRPr="000E4082">
                              <w:rPr>
                                <w:i/>
                                <w:sz w:val="23"/>
                              </w:rPr>
                              <w:t>do</w:t>
                            </w:r>
                            <w:r>
                              <w:rPr>
                                <w:sz w:val="23"/>
                              </w:rPr>
                              <w:t xml:space="preserve"> </w:t>
                            </w:r>
                            <w:r w:rsidR="00B31D35">
                              <w:rPr>
                                <w:sz w:val="23"/>
                              </w:rPr>
                              <w:t>want help in making more</w:t>
                            </w:r>
                            <w:r>
                              <w:rPr>
                                <w:sz w:val="23"/>
                              </w:rPr>
                              <w:t xml:space="preserve"> disciples. </w:t>
                            </w:r>
                            <w:r w:rsidRPr="00B13B3B">
                              <w:rPr>
                                <w:b/>
                                <w:sz w:val="23"/>
                              </w:rPr>
                              <w:t xml:space="preserve">That’s why </w:t>
                            </w:r>
                            <w:r w:rsidR="00151F0D">
                              <w:rPr>
                                <w:b/>
                                <w:sz w:val="23"/>
                              </w:rPr>
                              <w:t>we’re moving there</w:t>
                            </w:r>
                            <w:r w:rsidR="00CC1EE4">
                              <w:rPr>
                                <w:b/>
                                <w:sz w:val="23"/>
                              </w:rPr>
                              <w:t xml:space="preserve"> with The Navigators—to </w:t>
                            </w:r>
                            <w:r w:rsidRPr="00B13B3B">
                              <w:rPr>
                                <w:b/>
                                <w:sz w:val="23"/>
                              </w:rPr>
                              <w:t>shar</w:t>
                            </w:r>
                            <w:r w:rsidR="00CC1EE4">
                              <w:rPr>
                                <w:b/>
                                <w:sz w:val="23"/>
                              </w:rPr>
                              <w:t>e</w:t>
                            </w:r>
                            <w:r w:rsidRPr="00B13B3B">
                              <w:rPr>
                                <w:b/>
                                <w:sz w:val="23"/>
                              </w:rPr>
                              <w:t xml:space="preserve"> the gospel </w:t>
                            </w:r>
                            <w:r w:rsidR="00CC1EE4">
                              <w:rPr>
                                <w:b/>
                                <w:sz w:val="23"/>
                              </w:rPr>
                              <w:t xml:space="preserve">with the unreached and </w:t>
                            </w:r>
                            <w:r w:rsidR="00B31D35">
                              <w:rPr>
                                <w:b/>
                                <w:sz w:val="23"/>
                              </w:rPr>
                              <w:t xml:space="preserve">to </w:t>
                            </w:r>
                            <w:r w:rsidR="00CC1EE4">
                              <w:rPr>
                                <w:b/>
                                <w:sz w:val="23"/>
                              </w:rPr>
                              <w:t>equip</w:t>
                            </w:r>
                            <w:r w:rsidRPr="00B13B3B">
                              <w:rPr>
                                <w:b/>
                                <w:sz w:val="23"/>
                              </w:rPr>
                              <w:t xml:space="preserve"> followers of Christ to be</w:t>
                            </w:r>
                            <w:r>
                              <w:rPr>
                                <w:b/>
                                <w:sz w:val="23"/>
                              </w:rPr>
                              <w:t>come</w:t>
                            </w:r>
                            <w:r w:rsidRPr="00B13B3B">
                              <w:rPr>
                                <w:b/>
                                <w:sz w:val="23"/>
                              </w:rPr>
                              <w:t xml:space="preserve"> </w:t>
                            </w:r>
                            <w:proofErr w:type="spellStart"/>
                            <w:r w:rsidRPr="00B13B3B">
                              <w:rPr>
                                <w:b/>
                                <w:sz w:val="23"/>
                              </w:rPr>
                              <w:t>disciplemakers</w:t>
                            </w:r>
                            <w:proofErr w:type="spellEnd"/>
                            <w:r w:rsidRPr="00B13B3B">
                              <w:rPr>
                                <w:b/>
                                <w:sz w:val="23"/>
                              </w:rPr>
                              <w:t xml:space="preserve"> </w:t>
                            </w:r>
                            <w:r>
                              <w:rPr>
                                <w:b/>
                                <w:sz w:val="23"/>
                              </w:rPr>
                              <w:t>themselves</w:t>
                            </w:r>
                            <w:r w:rsidRPr="00B13B3B">
                              <w:rPr>
                                <w:b/>
                                <w:sz w:val="23"/>
                              </w:rPr>
                              <w:t>.</w:t>
                            </w:r>
                            <w:r w:rsidR="00CC1EE4">
                              <w:rPr>
                                <w:b/>
                                <w:sz w:val="23"/>
                              </w:rPr>
                              <w:t xml:space="preserve"> </w:t>
                            </w:r>
                            <w:r w:rsidR="00CC1EE4" w:rsidRPr="00CC1EE4">
                              <w:rPr>
                                <w:b/>
                                <w:color w:val="E16B2A"/>
                                <w:sz w:val="23"/>
                              </w:rPr>
                              <w:t xml:space="preserve">We’ll need your help </w:t>
                            </w:r>
                            <w:r w:rsidR="00CC1EE4" w:rsidRPr="00CC1EE4">
                              <w:rPr>
                                <w:b/>
                                <w:color w:val="E16B2A"/>
                                <w:sz w:val="23"/>
                                <w:szCs w:val="23"/>
                              </w:rPr>
                              <w:t>with relocation and new ministry set-up expenses</w:t>
                            </w:r>
                            <w:r w:rsidR="00591A16">
                              <w:rPr>
                                <w:b/>
                                <w:color w:val="E16B2A"/>
                                <w:sz w:val="23"/>
                                <w:szCs w:val="23"/>
                              </w:rPr>
                              <w:t>!</w:t>
                            </w:r>
                          </w:p>
                          <w:p w14:paraId="126BC8EE" w14:textId="77777777" w:rsidR="0001774C" w:rsidRPr="001262DD" w:rsidRDefault="0001774C" w:rsidP="0001774C">
                            <w:pPr>
                              <w:tabs>
                                <w:tab w:val="left" w:pos="720"/>
                                <w:tab w:val="left" w:pos="5040"/>
                              </w:tabs>
                              <w:rPr>
                                <w:sz w:val="23"/>
                                <w:szCs w:val="23"/>
                              </w:rPr>
                            </w:pPr>
                          </w:p>
                          <w:p w14:paraId="4C080D34" w14:textId="77777777" w:rsidR="001262DD" w:rsidRPr="00CC1EE4" w:rsidRDefault="001262DD" w:rsidP="00597118">
                            <w:pPr>
                              <w:pStyle w:val="Header"/>
                              <w:rPr>
                                <w:sz w:val="23"/>
                                <w:szCs w:val="23"/>
                              </w:rPr>
                            </w:pPr>
                            <w:r w:rsidRPr="001262DD">
                              <w:rPr>
                                <w:sz w:val="23"/>
                                <w:szCs w:val="23"/>
                              </w:rPr>
                              <w:t xml:space="preserve">One of Navigators </w:t>
                            </w:r>
                            <w:r w:rsidR="00597118" w:rsidRPr="00597118">
                              <w:rPr>
                                <w:b/>
                                <w:sz w:val="23"/>
                                <w:szCs w:val="23"/>
                              </w:rPr>
                              <w:t>[Mission]</w:t>
                            </w:r>
                            <w:r w:rsidRPr="001262DD">
                              <w:rPr>
                                <w:sz w:val="23"/>
                                <w:szCs w:val="23"/>
                              </w:rPr>
                              <w:t xml:space="preserve">’s top goals </w:t>
                            </w:r>
                            <w:proofErr w:type="gramStart"/>
                            <w:r w:rsidRPr="001262DD">
                              <w:rPr>
                                <w:sz w:val="23"/>
                                <w:szCs w:val="23"/>
                              </w:rPr>
                              <w:t>is</w:t>
                            </w:r>
                            <w:proofErr w:type="gramEnd"/>
                            <w:r w:rsidRPr="001262DD">
                              <w:rPr>
                                <w:sz w:val="23"/>
                                <w:szCs w:val="23"/>
                              </w:rPr>
                              <w:t xml:space="preserve"> to establish vibrant ministry </w:t>
                            </w:r>
                            <w:r w:rsidR="00CC1EE4">
                              <w:rPr>
                                <w:sz w:val="23"/>
                                <w:szCs w:val="23"/>
                              </w:rPr>
                              <w:t>in strategic locations</w:t>
                            </w:r>
                            <w:r w:rsidR="00036295">
                              <w:rPr>
                                <w:sz w:val="23"/>
                                <w:szCs w:val="23"/>
                              </w:rPr>
                              <w:t xml:space="preserve"> </w:t>
                            </w:r>
                            <w:r w:rsidR="005D1176">
                              <w:rPr>
                                <w:sz w:val="23"/>
                                <w:szCs w:val="23"/>
                              </w:rPr>
                              <w:t xml:space="preserve">so </w:t>
                            </w:r>
                            <w:r w:rsidR="00036295">
                              <w:rPr>
                                <w:sz w:val="23"/>
                                <w:szCs w:val="23"/>
                              </w:rPr>
                              <w:t xml:space="preserve">the gospel </w:t>
                            </w:r>
                            <w:r w:rsidR="005D1176">
                              <w:rPr>
                                <w:sz w:val="23"/>
                                <w:szCs w:val="23"/>
                              </w:rPr>
                              <w:t>will spread</w:t>
                            </w:r>
                            <w:r w:rsidR="00036295">
                              <w:rPr>
                                <w:sz w:val="23"/>
                                <w:szCs w:val="23"/>
                              </w:rPr>
                              <w:t xml:space="preserve"> through family, professional, and community relationships</w:t>
                            </w:r>
                            <w:r w:rsidR="00CC1EE4" w:rsidRPr="001262DD">
                              <w:rPr>
                                <w:sz w:val="23"/>
                                <w:szCs w:val="23"/>
                              </w:rPr>
                              <w:t xml:space="preserve">. </w:t>
                            </w:r>
                            <w:r w:rsidR="00CC1EE4">
                              <w:rPr>
                                <w:b/>
                                <w:sz w:val="23"/>
                                <w:szCs w:val="23"/>
                              </w:rPr>
                              <w:t>[</w:t>
                            </w:r>
                            <w:r w:rsidR="00036295">
                              <w:rPr>
                                <w:b/>
                                <w:sz w:val="23"/>
                                <w:szCs w:val="23"/>
                              </w:rPr>
                              <w:t>N</w:t>
                            </w:r>
                            <w:r w:rsidR="00CC1EE4">
                              <w:rPr>
                                <w:b/>
                                <w:sz w:val="23"/>
                                <w:szCs w:val="23"/>
                              </w:rPr>
                              <w:t>ew place]</w:t>
                            </w:r>
                            <w:r w:rsidR="00591A16">
                              <w:rPr>
                                <w:sz w:val="23"/>
                                <w:szCs w:val="23"/>
                              </w:rPr>
                              <w:t xml:space="preserve"> tops</w:t>
                            </w:r>
                            <w:r w:rsidR="00CC1EE4" w:rsidRPr="001262DD">
                              <w:rPr>
                                <w:sz w:val="23"/>
                                <w:szCs w:val="23"/>
                              </w:rPr>
                              <w:t xml:space="preserve"> the list! In Mark 1:38 </w:t>
                            </w:r>
                            <w:r w:rsidR="00555508">
                              <w:rPr>
                                <w:sz w:val="23"/>
                                <w:szCs w:val="23"/>
                              </w:rPr>
                              <w:t xml:space="preserve">(ESV) </w:t>
                            </w:r>
                            <w:r w:rsidR="00CC1EE4" w:rsidRPr="001262DD">
                              <w:rPr>
                                <w:sz w:val="23"/>
                                <w:szCs w:val="23"/>
                              </w:rPr>
                              <w:t xml:space="preserve">Jesus told his disciples, “Let us go on to the next towns, that I may preach there also, for that is why I came out.” </w:t>
                            </w:r>
                            <w:r w:rsidR="00CC1EE4">
                              <w:rPr>
                                <w:sz w:val="23"/>
                                <w:szCs w:val="23"/>
                              </w:rPr>
                              <w:t xml:space="preserve">Jesus went where </w:t>
                            </w:r>
                            <w:r w:rsidR="00CC1EE4" w:rsidRPr="001262DD">
                              <w:rPr>
                                <w:sz w:val="23"/>
                                <w:szCs w:val="23"/>
                              </w:rPr>
                              <w:t xml:space="preserve">the need </w:t>
                            </w:r>
                            <w:r w:rsidR="00036295">
                              <w:rPr>
                                <w:sz w:val="23"/>
                                <w:szCs w:val="23"/>
                              </w:rPr>
                              <w:t xml:space="preserve">for the gospel </w:t>
                            </w:r>
                            <w:r w:rsidR="00CC1EE4">
                              <w:rPr>
                                <w:sz w:val="23"/>
                                <w:szCs w:val="23"/>
                              </w:rPr>
                              <w:t>was</w:t>
                            </w:r>
                            <w:r w:rsidR="00CC1EE4" w:rsidRPr="001262DD">
                              <w:rPr>
                                <w:sz w:val="23"/>
                                <w:szCs w:val="23"/>
                              </w:rPr>
                              <w:t xml:space="preserve"> greatest, and we want to do the same.</w:t>
                            </w:r>
                            <w:r w:rsidR="00CC1EE4">
                              <w:rPr>
                                <w:sz w:val="23"/>
                                <w:szCs w:val="23"/>
                              </w:rPr>
                              <w:t xml:space="preserve"> </w:t>
                            </w:r>
                            <w:r w:rsidR="00591A16">
                              <w:rPr>
                                <w:sz w:val="23"/>
                                <w:szCs w:val="23"/>
                              </w:rPr>
                              <w:t>We feel the Lord wants</w:t>
                            </w:r>
                            <w:r w:rsidR="00CC1EE4" w:rsidRPr="001262DD">
                              <w:rPr>
                                <w:sz w:val="23"/>
                                <w:szCs w:val="23"/>
                              </w:rPr>
                              <w:t xml:space="preserve"> us to spearhead </w:t>
                            </w:r>
                            <w:r w:rsidR="00CC1EE4">
                              <w:rPr>
                                <w:sz w:val="23"/>
                                <w:szCs w:val="23"/>
                              </w:rPr>
                              <w:t>this</w:t>
                            </w:r>
                            <w:r w:rsidR="00CC1EE4" w:rsidRPr="001262DD">
                              <w:rPr>
                                <w:sz w:val="23"/>
                                <w:szCs w:val="23"/>
                              </w:rPr>
                              <w:t xml:space="preserve"> new venture.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A6E727" id="_x0000_t202" coordsize="21600,21600" o:spt="202" path="m,l,21600r21600,l21600,xe">
                <v:stroke joinstyle="miter"/>
                <v:path gradientshapeok="t" o:connecttype="rect"/>
              </v:shapetype>
              <v:shape id="Text Box 6" o:spid="_x0000_s1027" type="#_x0000_t202" style="position:absolute;margin-left:22.65pt;margin-top:102pt;width:565.4pt;height:199.3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Y1/GgIAADQEAAAOAAAAZHJzL2Uyb0RvYy54bWysU8lu2zAQvRfoPxC815K8JI5gOXATuChg&#13;&#10;JAGcImeaIi0BFIclaUvu13dIeUPaU5ALNcMZzfLe4+y+axTZC+tq0AXNBiklQnMoa70t6K/X5bcp&#13;&#10;Jc4zXTIFWhT0IBy9n3/9MmtNLoZQgSqFJVhEu7w1Ba28N3mSOF6JhrkBGKExKME2zKNrt0lpWYvV&#13;&#10;G5UM0/QmacGWxgIXzuHtYx+k81hfSsH9s5ROeKIKirP5eNp4bsKZzGcs31pmqpofx2AfmKJhtcam&#13;&#10;51KPzDOys/U/pZqaW3Ag/YBDk4CUNRdxB9wmS99ts66YEXEXBMeZM0zu88ryp/3avFjiu+/QIYEB&#13;&#10;kNa43OFl2KeTtglfnJRgHCE8nGETnSccL2+zaTqZYohjbDgZZZPRKNRJLr8b6/wPAQ0JRkEt8hLh&#13;&#10;YvuV833qKSV007CslYrcKE3agt6MJmn84RzB4kpjj8uwwfLdpiN1ebXIBsoD7mehp94ZvqxxhhVz&#13;&#10;/oVZ5BrnRv36ZzykAuwFR4uSCuyf/92HfKQAo5S0qJ2Cut87ZgUl6qdGcu6y8TiILTrjye0QHXsd&#13;&#10;2VxH9K55AJRnhi/F8GiGfK9OprTQvKHMF6Erhpjm2Lug/mQ++F7R+Ey4WCxiEsrLML/Sa8ND6YBq&#13;&#10;QPi1e2PWHGnwyOATnFTG8nds9Lk9H4udB1lHqgLOPapH+FGakezjMwrav/Zj1uWxz/8CAAD//wMA&#13;&#10;UEsDBBQABgAIAAAAIQAcuAvb6AAAABABAAAPAAAAZHJzL2Rvd25yZXYueG1sTI/BbsIwEETvlfgH&#13;&#10;a5F6K3ZSCCjEQSgVqlS1ByiX3jbxkkSN7TQ2kPbra07tZaXVzszOyzaj7tiFBtdaIyGaCWBkKqta&#13;&#10;U0s4vu8eVsCcR6Ows4YkfJODTT65yzBV9mr2dDn4moUQ41KU0Hjfp5y7qiGNbmZ7MuF2soNGH9ah&#13;&#10;5mrAawjXHY+FSLjG1oQPDfZUNFR9Hs5awkuxe8N9GevVT1c8v562/dfxYyHl/XR8WoexXQPzNPo/&#13;&#10;B9wYQn/IQ7HSno1yrJMwXzwGpYRYzAPYTRAtkwhYKSER8RJ4nvH/IPkvAAAA//8DAFBLAQItABQA&#13;&#10;BgAIAAAAIQC2gziS/gAAAOEBAAATAAAAAAAAAAAAAAAAAAAAAABbQ29udGVudF9UeXBlc10ueG1s&#13;&#10;UEsBAi0AFAAGAAgAAAAhADj9If/WAAAAlAEAAAsAAAAAAAAAAAAAAAAALwEAAF9yZWxzLy5yZWxz&#13;&#10;UEsBAi0AFAAGAAgAAAAhAHn5jX8aAgAANAQAAA4AAAAAAAAAAAAAAAAALgIAAGRycy9lMm9Eb2Mu&#13;&#10;eG1sUEsBAi0AFAAGAAgAAAAhABy4C9voAAAAEAEAAA8AAAAAAAAAAAAAAAAAdAQAAGRycy9kb3du&#13;&#10;cmV2LnhtbFBLBQYAAAAABAAEAPMAAACJBQAAAAA=&#13;&#10;" filled="f" stroked="f" strokeweight=".5pt">
                <v:textbox>
                  <w:txbxContent>
                    <w:p w14:paraId="0E23119E" w14:textId="77777777" w:rsidR="00962CAA" w:rsidRPr="004D4CA7" w:rsidRDefault="00962CAA" w:rsidP="00962CAA">
                      <w:pPr>
                        <w:tabs>
                          <w:tab w:val="left" w:pos="720"/>
                          <w:tab w:val="left" w:pos="5040"/>
                        </w:tabs>
                        <w:rPr>
                          <w:b/>
                          <w:sz w:val="23"/>
                          <w:szCs w:val="23"/>
                        </w:rPr>
                      </w:pPr>
                      <w:r w:rsidRPr="004D4CA7">
                        <w:rPr>
                          <w:b/>
                          <w:sz w:val="23"/>
                          <w:szCs w:val="23"/>
                        </w:rPr>
                        <w:t>[</w:t>
                      </w:r>
                      <w:r>
                        <w:rPr>
                          <w:b/>
                          <w:sz w:val="23"/>
                          <w:szCs w:val="23"/>
                        </w:rPr>
                        <w:t>Month</w:t>
                      </w:r>
                      <w:r w:rsidRPr="004D4CA7">
                        <w:rPr>
                          <w:b/>
                          <w:sz w:val="23"/>
                          <w:szCs w:val="23"/>
                        </w:rPr>
                        <w:t xml:space="preserve"> </w:t>
                      </w:r>
                      <w:r>
                        <w:rPr>
                          <w:b/>
                          <w:sz w:val="23"/>
                          <w:szCs w:val="23"/>
                        </w:rPr>
                        <w:t>day</w:t>
                      </w:r>
                      <w:r w:rsidRPr="004D4CA7">
                        <w:rPr>
                          <w:b/>
                          <w:sz w:val="23"/>
                          <w:szCs w:val="23"/>
                        </w:rPr>
                        <w:t xml:space="preserve">, </w:t>
                      </w:r>
                      <w:r>
                        <w:rPr>
                          <w:b/>
                          <w:sz w:val="23"/>
                          <w:szCs w:val="23"/>
                        </w:rPr>
                        <w:t>year</w:t>
                      </w:r>
                      <w:r w:rsidRPr="004D4CA7">
                        <w:rPr>
                          <w:b/>
                          <w:sz w:val="23"/>
                          <w:szCs w:val="23"/>
                        </w:rPr>
                        <w:t>]</w:t>
                      </w:r>
                    </w:p>
                    <w:p w14:paraId="726792D1" w14:textId="77777777" w:rsidR="00962CAA" w:rsidRPr="000E4B51" w:rsidRDefault="00962CAA" w:rsidP="00962CAA">
                      <w:pPr>
                        <w:tabs>
                          <w:tab w:val="left" w:pos="720"/>
                          <w:tab w:val="left" w:pos="5040"/>
                        </w:tabs>
                        <w:rPr>
                          <w:sz w:val="23"/>
                          <w:szCs w:val="23"/>
                        </w:rPr>
                      </w:pPr>
                    </w:p>
                    <w:p w14:paraId="0A785384" w14:textId="77777777" w:rsidR="00962CAA" w:rsidRDefault="00962CAA" w:rsidP="00962CAA">
                      <w:pPr>
                        <w:tabs>
                          <w:tab w:val="left" w:pos="720"/>
                          <w:tab w:val="left" w:pos="5040"/>
                        </w:tabs>
                        <w:rPr>
                          <w:sz w:val="23"/>
                          <w:szCs w:val="23"/>
                        </w:rPr>
                      </w:pPr>
                      <w:r>
                        <w:rPr>
                          <w:sz w:val="23"/>
                          <w:szCs w:val="23"/>
                        </w:rPr>
                        <w:t xml:space="preserve">Dear </w:t>
                      </w:r>
                      <w:r w:rsidRPr="000E4B51">
                        <w:rPr>
                          <w:sz w:val="23"/>
                          <w:szCs w:val="23"/>
                        </w:rPr>
                        <w:t>Friend,</w:t>
                      </w:r>
                    </w:p>
                    <w:p w14:paraId="45289E88" w14:textId="77777777" w:rsidR="00962CAA" w:rsidRDefault="00962CAA" w:rsidP="00962CAA">
                      <w:pPr>
                        <w:tabs>
                          <w:tab w:val="left" w:pos="720"/>
                          <w:tab w:val="left" w:pos="5040"/>
                        </w:tabs>
                        <w:rPr>
                          <w:sz w:val="23"/>
                        </w:rPr>
                      </w:pPr>
                    </w:p>
                    <w:p w14:paraId="4256AE5C" w14:textId="750C6B75" w:rsidR="00962CAA" w:rsidRPr="00CC1EE4" w:rsidRDefault="00962CAA" w:rsidP="00962CAA">
                      <w:pPr>
                        <w:tabs>
                          <w:tab w:val="left" w:pos="720"/>
                          <w:tab w:val="left" w:pos="5040"/>
                        </w:tabs>
                        <w:rPr>
                          <w:b/>
                          <w:color w:val="E16B2A"/>
                          <w:sz w:val="23"/>
                        </w:rPr>
                      </w:pPr>
                      <w:r>
                        <w:rPr>
                          <w:sz w:val="23"/>
                        </w:rPr>
                        <w:t xml:space="preserve">So many people in </w:t>
                      </w:r>
                      <w:r w:rsidRPr="00DD5B11">
                        <w:rPr>
                          <w:b/>
                          <w:sz w:val="23"/>
                        </w:rPr>
                        <w:t>[</w:t>
                      </w:r>
                      <w:r>
                        <w:rPr>
                          <w:b/>
                          <w:sz w:val="23"/>
                        </w:rPr>
                        <w:t xml:space="preserve">new </w:t>
                      </w:r>
                      <w:r w:rsidRPr="00DD5B11">
                        <w:rPr>
                          <w:b/>
                          <w:sz w:val="23"/>
                        </w:rPr>
                        <w:t>ministry location]</w:t>
                      </w:r>
                      <w:r>
                        <w:rPr>
                          <w:sz w:val="23"/>
                        </w:rPr>
                        <w:t xml:space="preserve"> don’t know Christ, and the few who </w:t>
                      </w:r>
                      <w:r w:rsidRPr="000E4082">
                        <w:rPr>
                          <w:i/>
                          <w:sz w:val="23"/>
                        </w:rPr>
                        <w:t>do</w:t>
                      </w:r>
                      <w:r>
                        <w:rPr>
                          <w:sz w:val="23"/>
                        </w:rPr>
                        <w:t xml:space="preserve"> </w:t>
                      </w:r>
                      <w:r w:rsidR="00B31D35">
                        <w:rPr>
                          <w:sz w:val="23"/>
                        </w:rPr>
                        <w:t>want help in making more</w:t>
                      </w:r>
                      <w:r>
                        <w:rPr>
                          <w:sz w:val="23"/>
                        </w:rPr>
                        <w:t xml:space="preserve"> disciples. </w:t>
                      </w:r>
                      <w:r w:rsidRPr="00B13B3B">
                        <w:rPr>
                          <w:b/>
                          <w:sz w:val="23"/>
                        </w:rPr>
                        <w:t xml:space="preserve">That’s why </w:t>
                      </w:r>
                      <w:r w:rsidR="00151F0D">
                        <w:rPr>
                          <w:b/>
                          <w:sz w:val="23"/>
                        </w:rPr>
                        <w:t>we’re moving there</w:t>
                      </w:r>
                      <w:r w:rsidR="00CC1EE4">
                        <w:rPr>
                          <w:b/>
                          <w:sz w:val="23"/>
                        </w:rPr>
                        <w:t xml:space="preserve"> with The Navigators—to </w:t>
                      </w:r>
                      <w:r w:rsidRPr="00B13B3B">
                        <w:rPr>
                          <w:b/>
                          <w:sz w:val="23"/>
                        </w:rPr>
                        <w:t>shar</w:t>
                      </w:r>
                      <w:r w:rsidR="00CC1EE4">
                        <w:rPr>
                          <w:b/>
                          <w:sz w:val="23"/>
                        </w:rPr>
                        <w:t>e</w:t>
                      </w:r>
                      <w:r w:rsidRPr="00B13B3B">
                        <w:rPr>
                          <w:b/>
                          <w:sz w:val="23"/>
                        </w:rPr>
                        <w:t xml:space="preserve"> the gospel </w:t>
                      </w:r>
                      <w:r w:rsidR="00CC1EE4">
                        <w:rPr>
                          <w:b/>
                          <w:sz w:val="23"/>
                        </w:rPr>
                        <w:t xml:space="preserve">with the unreached and </w:t>
                      </w:r>
                      <w:r w:rsidR="00B31D35">
                        <w:rPr>
                          <w:b/>
                          <w:sz w:val="23"/>
                        </w:rPr>
                        <w:t xml:space="preserve">to </w:t>
                      </w:r>
                      <w:r w:rsidR="00CC1EE4">
                        <w:rPr>
                          <w:b/>
                          <w:sz w:val="23"/>
                        </w:rPr>
                        <w:t>equip</w:t>
                      </w:r>
                      <w:r w:rsidRPr="00B13B3B">
                        <w:rPr>
                          <w:b/>
                          <w:sz w:val="23"/>
                        </w:rPr>
                        <w:t xml:space="preserve"> followers of Christ to be</w:t>
                      </w:r>
                      <w:r>
                        <w:rPr>
                          <w:b/>
                          <w:sz w:val="23"/>
                        </w:rPr>
                        <w:t>come</w:t>
                      </w:r>
                      <w:r w:rsidRPr="00B13B3B">
                        <w:rPr>
                          <w:b/>
                          <w:sz w:val="23"/>
                        </w:rPr>
                        <w:t xml:space="preserve"> </w:t>
                      </w:r>
                      <w:proofErr w:type="spellStart"/>
                      <w:r w:rsidRPr="00B13B3B">
                        <w:rPr>
                          <w:b/>
                          <w:sz w:val="23"/>
                        </w:rPr>
                        <w:t>disciplemakers</w:t>
                      </w:r>
                      <w:proofErr w:type="spellEnd"/>
                      <w:r w:rsidRPr="00B13B3B">
                        <w:rPr>
                          <w:b/>
                          <w:sz w:val="23"/>
                        </w:rPr>
                        <w:t xml:space="preserve"> </w:t>
                      </w:r>
                      <w:r>
                        <w:rPr>
                          <w:b/>
                          <w:sz w:val="23"/>
                        </w:rPr>
                        <w:t>themselves</w:t>
                      </w:r>
                      <w:r w:rsidRPr="00B13B3B">
                        <w:rPr>
                          <w:b/>
                          <w:sz w:val="23"/>
                        </w:rPr>
                        <w:t>.</w:t>
                      </w:r>
                      <w:r w:rsidR="00CC1EE4">
                        <w:rPr>
                          <w:b/>
                          <w:sz w:val="23"/>
                        </w:rPr>
                        <w:t xml:space="preserve"> </w:t>
                      </w:r>
                      <w:r w:rsidR="00CC1EE4" w:rsidRPr="00CC1EE4">
                        <w:rPr>
                          <w:b/>
                          <w:color w:val="E16B2A"/>
                          <w:sz w:val="23"/>
                        </w:rPr>
                        <w:t xml:space="preserve">We’ll need your help </w:t>
                      </w:r>
                      <w:r w:rsidR="00CC1EE4" w:rsidRPr="00CC1EE4">
                        <w:rPr>
                          <w:b/>
                          <w:color w:val="E16B2A"/>
                          <w:sz w:val="23"/>
                          <w:szCs w:val="23"/>
                        </w:rPr>
                        <w:t>with relocation and new ministry set-up expenses</w:t>
                      </w:r>
                      <w:r w:rsidR="00591A16">
                        <w:rPr>
                          <w:b/>
                          <w:color w:val="E16B2A"/>
                          <w:sz w:val="23"/>
                          <w:szCs w:val="23"/>
                        </w:rPr>
                        <w:t>!</w:t>
                      </w:r>
                    </w:p>
                    <w:p w14:paraId="126BC8EE" w14:textId="77777777" w:rsidR="0001774C" w:rsidRPr="001262DD" w:rsidRDefault="0001774C" w:rsidP="0001774C">
                      <w:pPr>
                        <w:tabs>
                          <w:tab w:val="left" w:pos="720"/>
                          <w:tab w:val="left" w:pos="5040"/>
                        </w:tabs>
                        <w:rPr>
                          <w:sz w:val="23"/>
                          <w:szCs w:val="23"/>
                        </w:rPr>
                      </w:pPr>
                    </w:p>
                    <w:p w14:paraId="4C080D34" w14:textId="77777777" w:rsidR="001262DD" w:rsidRPr="00CC1EE4" w:rsidRDefault="001262DD" w:rsidP="00597118">
                      <w:pPr>
                        <w:pStyle w:val="Header"/>
                        <w:rPr>
                          <w:sz w:val="23"/>
                          <w:szCs w:val="23"/>
                        </w:rPr>
                      </w:pPr>
                      <w:r w:rsidRPr="001262DD">
                        <w:rPr>
                          <w:sz w:val="23"/>
                          <w:szCs w:val="23"/>
                        </w:rPr>
                        <w:t xml:space="preserve">One of Navigators </w:t>
                      </w:r>
                      <w:r w:rsidR="00597118" w:rsidRPr="00597118">
                        <w:rPr>
                          <w:b/>
                          <w:sz w:val="23"/>
                          <w:szCs w:val="23"/>
                        </w:rPr>
                        <w:t>[Mission]</w:t>
                      </w:r>
                      <w:r w:rsidRPr="001262DD">
                        <w:rPr>
                          <w:sz w:val="23"/>
                          <w:szCs w:val="23"/>
                        </w:rPr>
                        <w:t xml:space="preserve">’s top goals </w:t>
                      </w:r>
                      <w:proofErr w:type="gramStart"/>
                      <w:r w:rsidRPr="001262DD">
                        <w:rPr>
                          <w:sz w:val="23"/>
                          <w:szCs w:val="23"/>
                        </w:rPr>
                        <w:t>is</w:t>
                      </w:r>
                      <w:proofErr w:type="gramEnd"/>
                      <w:r w:rsidRPr="001262DD">
                        <w:rPr>
                          <w:sz w:val="23"/>
                          <w:szCs w:val="23"/>
                        </w:rPr>
                        <w:t xml:space="preserve"> to establish vibrant ministry </w:t>
                      </w:r>
                      <w:r w:rsidR="00CC1EE4">
                        <w:rPr>
                          <w:sz w:val="23"/>
                          <w:szCs w:val="23"/>
                        </w:rPr>
                        <w:t>in strategic locations</w:t>
                      </w:r>
                      <w:r w:rsidR="00036295">
                        <w:rPr>
                          <w:sz w:val="23"/>
                          <w:szCs w:val="23"/>
                        </w:rPr>
                        <w:t xml:space="preserve"> </w:t>
                      </w:r>
                      <w:r w:rsidR="005D1176">
                        <w:rPr>
                          <w:sz w:val="23"/>
                          <w:szCs w:val="23"/>
                        </w:rPr>
                        <w:t xml:space="preserve">so </w:t>
                      </w:r>
                      <w:r w:rsidR="00036295">
                        <w:rPr>
                          <w:sz w:val="23"/>
                          <w:szCs w:val="23"/>
                        </w:rPr>
                        <w:t xml:space="preserve">the gospel </w:t>
                      </w:r>
                      <w:r w:rsidR="005D1176">
                        <w:rPr>
                          <w:sz w:val="23"/>
                          <w:szCs w:val="23"/>
                        </w:rPr>
                        <w:t>will spread</w:t>
                      </w:r>
                      <w:r w:rsidR="00036295">
                        <w:rPr>
                          <w:sz w:val="23"/>
                          <w:szCs w:val="23"/>
                        </w:rPr>
                        <w:t xml:space="preserve"> through family, professional, and community relationships</w:t>
                      </w:r>
                      <w:r w:rsidR="00CC1EE4" w:rsidRPr="001262DD">
                        <w:rPr>
                          <w:sz w:val="23"/>
                          <w:szCs w:val="23"/>
                        </w:rPr>
                        <w:t xml:space="preserve">. </w:t>
                      </w:r>
                      <w:r w:rsidR="00CC1EE4">
                        <w:rPr>
                          <w:b/>
                          <w:sz w:val="23"/>
                          <w:szCs w:val="23"/>
                        </w:rPr>
                        <w:t>[</w:t>
                      </w:r>
                      <w:r w:rsidR="00036295">
                        <w:rPr>
                          <w:b/>
                          <w:sz w:val="23"/>
                          <w:szCs w:val="23"/>
                        </w:rPr>
                        <w:t>N</w:t>
                      </w:r>
                      <w:r w:rsidR="00CC1EE4">
                        <w:rPr>
                          <w:b/>
                          <w:sz w:val="23"/>
                          <w:szCs w:val="23"/>
                        </w:rPr>
                        <w:t>ew place]</w:t>
                      </w:r>
                      <w:r w:rsidR="00591A16">
                        <w:rPr>
                          <w:sz w:val="23"/>
                          <w:szCs w:val="23"/>
                        </w:rPr>
                        <w:t xml:space="preserve"> tops</w:t>
                      </w:r>
                      <w:r w:rsidR="00CC1EE4" w:rsidRPr="001262DD">
                        <w:rPr>
                          <w:sz w:val="23"/>
                          <w:szCs w:val="23"/>
                        </w:rPr>
                        <w:t xml:space="preserve"> the list! In Mark 1:38 </w:t>
                      </w:r>
                      <w:r w:rsidR="00555508">
                        <w:rPr>
                          <w:sz w:val="23"/>
                          <w:szCs w:val="23"/>
                        </w:rPr>
                        <w:t xml:space="preserve">(ESV) </w:t>
                      </w:r>
                      <w:r w:rsidR="00CC1EE4" w:rsidRPr="001262DD">
                        <w:rPr>
                          <w:sz w:val="23"/>
                          <w:szCs w:val="23"/>
                        </w:rPr>
                        <w:t xml:space="preserve">Jesus told his disciples, “Let us go on to the next towns, that I may preach there also, for that is why I came out.” </w:t>
                      </w:r>
                      <w:r w:rsidR="00CC1EE4">
                        <w:rPr>
                          <w:sz w:val="23"/>
                          <w:szCs w:val="23"/>
                        </w:rPr>
                        <w:t xml:space="preserve">Jesus went where </w:t>
                      </w:r>
                      <w:r w:rsidR="00CC1EE4" w:rsidRPr="001262DD">
                        <w:rPr>
                          <w:sz w:val="23"/>
                          <w:szCs w:val="23"/>
                        </w:rPr>
                        <w:t xml:space="preserve">the need </w:t>
                      </w:r>
                      <w:r w:rsidR="00036295">
                        <w:rPr>
                          <w:sz w:val="23"/>
                          <w:szCs w:val="23"/>
                        </w:rPr>
                        <w:t xml:space="preserve">for the gospel </w:t>
                      </w:r>
                      <w:r w:rsidR="00CC1EE4">
                        <w:rPr>
                          <w:sz w:val="23"/>
                          <w:szCs w:val="23"/>
                        </w:rPr>
                        <w:t>was</w:t>
                      </w:r>
                      <w:r w:rsidR="00CC1EE4" w:rsidRPr="001262DD">
                        <w:rPr>
                          <w:sz w:val="23"/>
                          <w:szCs w:val="23"/>
                        </w:rPr>
                        <w:t xml:space="preserve"> greatest, and we want to do the same.</w:t>
                      </w:r>
                      <w:r w:rsidR="00CC1EE4">
                        <w:rPr>
                          <w:sz w:val="23"/>
                          <w:szCs w:val="23"/>
                        </w:rPr>
                        <w:t xml:space="preserve"> </w:t>
                      </w:r>
                      <w:r w:rsidR="00591A16">
                        <w:rPr>
                          <w:sz w:val="23"/>
                          <w:szCs w:val="23"/>
                        </w:rPr>
                        <w:t>We feel the Lord wants</w:t>
                      </w:r>
                      <w:r w:rsidR="00CC1EE4" w:rsidRPr="001262DD">
                        <w:rPr>
                          <w:sz w:val="23"/>
                          <w:szCs w:val="23"/>
                        </w:rPr>
                        <w:t xml:space="preserve"> us to spearhead </w:t>
                      </w:r>
                      <w:r w:rsidR="00CC1EE4">
                        <w:rPr>
                          <w:sz w:val="23"/>
                          <w:szCs w:val="23"/>
                        </w:rPr>
                        <w:t>this</w:t>
                      </w:r>
                      <w:r w:rsidR="00CC1EE4" w:rsidRPr="001262DD">
                        <w:rPr>
                          <w:sz w:val="23"/>
                          <w:szCs w:val="23"/>
                        </w:rPr>
                        <w:t xml:space="preserve"> new venture.</w:t>
                      </w:r>
                    </w:p>
                  </w:txbxContent>
                </v:textbox>
              </v:shape>
            </w:pict>
          </mc:Fallback>
        </mc:AlternateContent>
      </w:r>
      <w:r w:rsidR="00151F0D">
        <w:rPr>
          <w:noProof/>
        </w:rPr>
        <mc:AlternateContent>
          <mc:Choice Requires="wps">
            <w:drawing>
              <wp:anchor distT="0" distB="0" distL="114300" distR="114300" simplePos="0" relativeHeight="251669504" behindDoc="0" locked="0" layoutInCell="1" allowOverlap="1" wp14:anchorId="43DDB54F" wp14:editId="2B817643">
                <wp:simplePos x="0" y="0"/>
                <wp:positionH relativeFrom="column">
                  <wp:posOffset>338667</wp:posOffset>
                </wp:positionH>
                <wp:positionV relativeFrom="paragraph">
                  <wp:posOffset>6569710</wp:posOffset>
                </wp:positionV>
                <wp:extent cx="7239000" cy="2448137"/>
                <wp:effectExtent l="0" t="0" r="0" b="0"/>
                <wp:wrapNone/>
                <wp:docPr id="7" name="Text Box 7"/>
                <wp:cNvGraphicFramePr/>
                <a:graphic xmlns:a="http://schemas.openxmlformats.org/drawingml/2006/main">
                  <a:graphicData uri="http://schemas.microsoft.com/office/word/2010/wordprocessingShape">
                    <wps:wsp>
                      <wps:cNvSpPr txBox="1"/>
                      <wps:spPr>
                        <a:xfrm>
                          <a:off x="0" y="0"/>
                          <a:ext cx="7239000" cy="2448137"/>
                        </a:xfrm>
                        <a:prstGeom prst="rect">
                          <a:avLst/>
                        </a:prstGeom>
                        <a:noFill/>
                        <a:ln w="6350">
                          <a:noFill/>
                        </a:ln>
                      </wps:spPr>
                      <wps:txbx>
                        <w:txbxContent>
                          <w:p w14:paraId="5B4185B4" w14:textId="77777777" w:rsidR="00D553E3" w:rsidRPr="0091024A" w:rsidRDefault="00D553E3" w:rsidP="0091024A">
                            <w:pPr>
                              <w:rPr>
                                <w:sz w:val="23"/>
                                <w:szCs w:val="23"/>
                              </w:rPr>
                            </w:pPr>
                            <w:r w:rsidRPr="0091024A">
                              <w:rPr>
                                <w:b/>
                                <w:color w:val="E16B2A"/>
                                <w:sz w:val="23"/>
                                <w:szCs w:val="23"/>
                              </w:rPr>
                              <w:t>Would you prayerfully consider giving a special gift toward our relocation?</w:t>
                            </w:r>
                            <w:r w:rsidRPr="001262DD">
                              <w:rPr>
                                <w:sz w:val="23"/>
                                <w:szCs w:val="23"/>
                              </w:rPr>
                              <w:t xml:space="preserve"> We will need gifts </w:t>
                            </w:r>
                            <w:r w:rsidR="0091024A">
                              <w:rPr>
                                <w:sz w:val="23"/>
                                <w:szCs w:val="23"/>
                              </w:rPr>
                              <w:t>of</w:t>
                            </w:r>
                            <w:r w:rsidRPr="001262DD">
                              <w:rPr>
                                <w:sz w:val="23"/>
                                <w:szCs w:val="23"/>
                              </w:rPr>
                              <w:t xml:space="preserve"> $100, $250, and even $500 and $</w:t>
                            </w:r>
                            <w:r w:rsidR="0091024A">
                              <w:rPr>
                                <w:sz w:val="23"/>
                                <w:szCs w:val="23"/>
                              </w:rPr>
                              <w:t>1,000. Or, i</w:t>
                            </w:r>
                            <w:r w:rsidR="0091024A">
                              <w:rPr>
                                <w:color w:val="000000" w:themeColor="text1"/>
                                <w:sz w:val="23"/>
                              </w:rPr>
                              <w:t xml:space="preserve">f you’re not yet part of our monthly support team, </w:t>
                            </w:r>
                            <w:r w:rsidR="0091024A" w:rsidRPr="0091024A">
                              <w:rPr>
                                <w:b/>
                                <w:color w:val="E16B2A"/>
                                <w:sz w:val="23"/>
                              </w:rPr>
                              <w:t>would you consider joining with a monthly gift in the range of $75-$250 per month?</w:t>
                            </w:r>
                          </w:p>
                          <w:p w14:paraId="7BB33D1A" w14:textId="77777777" w:rsidR="0091024A" w:rsidRDefault="0091024A" w:rsidP="001262DD">
                            <w:pPr>
                              <w:tabs>
                                <w:tab w:val="left" w:pos="720"/>
                                <w:tab w:val="left" w:pos="2160"/>
                              </w:tabs>
                              <w:rPr>
                                <w:color w:val="000000" w:themeColor="text1"/>
                                <w:sz w:val="23"/>
                              </w:rPr>
                            </w:pPr>
                          </w:p>
                          <w:p w14:paraId="263C122C" w14:textId="77777777" w:rsidR="0091024A" w:rsidRPr="00FF2C37" w:rsidRDefault="0091024A" w:rsidP="0091024A">
                            <w:pPr>
                              <w:pStyle w:val="Header"/>
                              <w:ind w:right="720"/>
                            </w:pPr>
                            <w:r>
                              <w:t>We know God has exciting things in store, and with your partnership and support, together we can reach and disciple people who impact families, communities, and the nations for Christ! Thanks for considering this request.</w:t>
                            </w:r>
                          </w:p>
                          <w:p w14:paraId="6991E20C" w14:textId="77777777" w:rsidR="0091024A" w:rsidRPr="00FF2C37" w:rsidRDefault="0091024A" w:rsidP="0091024A">
                            <w:pPr>
                              <w:pStyle w:val="Header"/>
                              <w:ind w:right="720"/>
                              <w:jc w:val="both"/>
                            </w:pPr>
                          </w:p>
                          <w:p w14:paraId="1C99CBD1" w14:textId="77777777" w:rsidR="0091024A" w:rsidRPr="002A31AB" w:rsidRDefault="0091024A" w:rsidP="0091024A">
                            <w:pPr>
                              <w:ind w:right="720"/>
                              <w:rPr>
                                <w:b/>
                              </w:rPr>
                            </w:pPr>
                            <w:r w:rsidRPr="002A31AB">
                              <w:rPr>
                                <w:b/>
                              </w:rPr>
                              <w:t>[Hand-written signature]</w:t>
                            </w:r>
                          </w:p>
                          <w:p w14:paraId="532CC227" w14:textId="77777777" w:rsidR="0091024A" w:rsidRDefault="0091024A" w:rsidP="0091024A">
                            <w:pPr>
                              <w:ind w:right="720"/>
                            </w:pPr>
                          </w:p>
                          <w:p w14:paraId="772138F7" w14:textId="59622C02" w:rsidR="0091024A" w:rsidRPr="0091024A" w:rsidRDefault="0091024A" w:rsidP="0091024A">
                            <w:pPr>
                              <w:pStyle w:val="Header"/>
                              <w:ind w:right="720"/>
                            </w:pPr>
                            <w:r w:rsidRPr="00FF2C37">
                              <w:t xml:space="preserve">P.S. </w:t>
                            </w:r>
                            <w:r>
                              <w:t>If God leads you t</w:t>
                            </w:r>
                            <w:r w:rsidRPr="00FF2C37">
                              <w:t xml:space="preserve">o give, </w:t>
                            </w:r>
                            <w:r>
                              <w:t xml:space="preserve">go to </w:t>
                            </w:r>
                            <w:r w:rsidRPr="002A31AB">
                              <w:rPr>
                                <w:b/>
                              </w:rPr>
                              <w:t>[na</w:t>
                            </w:r>
                            <w:r w:rsidR="00B31D35">
                              <w:rPr>
                                <w:b/>
                              </w:rPr>
                              <w:t>vigators.org/staff</w:t>
                            </w:r>
                            <w:r w:rsidRPr="002A31AB">
                              <w:rPr>
                                <w:b/>
                              </w:rPr>
                              <w:t>/</w:t>
                            </w:r>
                            <w:proofErr w:type="spellStart"/>
                            <w:r w:rsidRPr="002A31AB">
                              <w:rPr>
                                <w:b/>
                              </w:rPr>
                              <w:t>NavID</w:t>
                            </w:r>
                            <w:proofErr w:type="spellEnd"/>
                            <w:r w:rsidRPr="002A31AB">
                              <w:rPr>
                                <w:b/>
                              </w:rPr>
                              <w:t>]</w:t>
                            </w:r>
                            <w:r>
                              <w:rPr>
                                <w:b/>
                              </w:rPr>
                              <w:t xml:space="preserve">. </w:t>
                            </w:r>
                            <w:r w:rsidRPr="0091024A">
                              <w:t>Or</w:t>
                            </w:r>
                            <w:r>
                              <w:t xml:space="preserve"> fill out and return the enclosed card with your </w:t>
                            </w:r>
                            <w:r w:rsidRPr="00FF2C37">
                              <w:t xml:space="preserve">check </w:t>
                            </w:r>
                            <w:r>
                              <w:t xml:space="preserve">made </w:t>
                            </w:r>
                            <w:r w:rsidRPr="00FF2C37">
                              <w:t>payable to The Navigators</w:t>
                            </w:r>
                            <w:r>
                              <w:t xml:space="preserve">. May we hear from you by </w:t>
                            </w:r>
                            <w:r>
                              <w:rPr>
                                <w:b/>
                              </w:rPr>
                              <w:t>[date]</w:t>
                            </w:r>
                            <w:r w:rsidR="00036295">
                              <w:t xml:space="preserve">? </w:t>
                            </w:r>
                            <w:r>
                              <w:t>Thank you!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3DDB54F" id="Text Box 7" o:spid="_x0000_s1028" type="#_x0000_t202" style="position:absolute;margin-left:26.65pt;margin-top:517.3pt;width:570pt;height:192.7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dpSHAIAADQEAAAOAAAAZHJzL2Uyb0RvYy54bWysU8lu2zAQvRfoPxC815KXxIlgOXATuChg&#13;&#10;JAGcImeaIi0BJIclaUvu13dIeUPaU9ELNcMZzfLe4+yh04rshfMNmJIOBzklwnCoGrMt6Y+35Zc7&#13;&#10;SnxgpmIKjCjpQXj6MP/8adbaQoygBlUJR7CI8UVrS1qHYIss87wWmvkBWGEwKMFpFtB126xyrMXq&#13;&#10;WmWjPL/NWnCVdcCF93j71AfpPNWXUvDwIqUXgaiS4mwhnS6dm3hm8xkrto7ZuuHHMdg/TKFZY7Dp&#13;&#10;udQTC4zsXPNHKd1wBx5kGHDQGUjZcJF2wG2G+Ydt1jWzIu2C4Hh7hsn/v7L8eb+2r46E7it0SGAE&#13;&#10;pLW+8HgZ9+mk0/GLkxKMI4SHM2yiC4Tj5XQ0vs9zDHGMjSaTu+F4Gutkl9+t8+GbAE2iUVKHvCS4&#13;&#10;2H7lQ596SondDCwbpRI3ypC2pLfjmzz9cI5gcWWwx2XYaIVu05GmwjFOi2ygOuB+DnrqveXLBmdY&#13;&#10;MR9emUOucW7Ub3jBQyrAXnC0KKnB/frbfcxHCjBKSYvaKan/uWNOUKK+GyTnfjiZRLElZ3IzHaHj&#13;&#10;riOb64jZ6UdAeQ7xpViezJgf1MmUDvQ7ynwRu2KIGY69SxpO5mPoFY3PhIvFIiWhvCwLK7O2PJaO&#13;&#10;qEaE37p35uyRhoAMPsNJZaz4wEaf2/Ox2AWQTaIq4tyjeoQfpZnIPj6jqP1rP2VdHvv8NwAAAP//&#13;&#10;AwBQSwMEFAAGAAgAAAAhAIq9gJPmAAAAEgEAAA8AAABkcnMvZG93bnJldi54bWxMT8FOwzAMvSPx&#13;&#10;D5GRuLGk7TaNruk0FU1ICA4bu3Bzm6ytaJLSZFvh63FPcLHs5+fn97LNaDp20YNvnZUQzQQwbSun&#13;&#10;WltLOL7vHlbAfECrsHNWS/jWHjb57U2GqXJXu9eXQ6gZiVifooQmhD7l3FeNNuhnrteWdic3GAw0&#13;&#10;DjVXA15J3HQ8FmLJDbaWPjTY66LR1efhbCS8FLs33JexWf10xfPradt/HT8WUt7fjU9rKts1sKDH&#13;&#10;8HcBUwbyDzkZK93ZKs86CYskISbhIpkvgU2M6HHCSurmsYiA5xn/HyX/BQAA//8DAFBLAQItABQA&#13;&#10;BgAIAAAAIQC2gziS/gAAAOEBAAATAAAAAAAAAAAAAAAAAAAAAABbQ29udGVudF9UeXBlc10ueG1s&#13;&#10;UEsBAi0AFAAGAAgAAAAhADj9If/WAAAAlAEAAAsAAAAAAAAAAAAAAAAALwEAAF9yZWxzLy5yZWxz&#13;&#10;UEsBAi0AFAAGAAgAAAAhACz92lIcAgAANAQAAA4AAAAAAAAAAAAAAAAALgIAAGRycy9lMm9Eb2Mu&#13;&#10;eG1sUEsBAi0AFAAGAAgAAAAhAIq9gJPmAAAAEgEAAA8AAAAAAAAAAAAAAAAAdgQAAGRycy9kb3du&#13;&#10;cmV2LnhtbFBLBQYAAAAABAAEAPMAAACJBQAAAAA=&#13;&#10;" filled="f" stroked="f" strokeweight=".5pt">
                <v:textbox>
                  <w:txbxContent>
                    <w:p w14:paraId="5B4185B4" w14:textId="77777777" w:rsidR="00D553E3" w:rsidRPr="0091024A" w:rsidRDefault="00D553E3" w:rsidP="0091024A">
                      <w:pPr>
                        <w:rPr>
                          <w:sz w:val="23"/>
                          <w:szCs w:val="23"/>
                        </w:rPr>
                      </w:pPr>
                      <w:r w:rsidRPr="0091024A">
                        <w:rPr>
                          <w:b/>
                          <w:color w:val="E16B2A"/>
                          <w:sz w:val="23"/>
                          <w:szCs w:val="23"/>
                        </w:rPr>
                        <w:t>Would you prayerfully consider giving a special gift toward our relocation?</w:t>
                      </w:r>
                      <w:r w:rsidRPr="001262DD">
                        <w:rPr>
                          <w:sz w:val="23"/>
                          <w:szCs w:val="23"/>
                        </w:rPr>
                        <w:t xml:space="preserve"> We will need gifts </w:t>
                      </w:r>
                      <w:r w:rsidR="0091024A">
                        <w:rPr>
                          <w:sz w:val="23"/>
                          <w:szCs w:val="23"/>
                        </w:rPr>
                        <w:t>of</w:t>
                      </w:r>
                      <w:r w:rsidRPr="001262DD">
                        <w:rPr>
                          <w:sz w:val="23"/>
                          <w:szCs w:val="23"/>
                        </w:rPr>
                        <w:t xml:space="preserve"> $100, $250, and even $500 and $</w:t>
                      </w:r>
                      <w:r w:rsidR="0091024A">
                        <w:rPr>
                          <w:sz w:val="23"/>
                          <w:szCs w:val="23"/>
                        </w:rPr>
                        <w:t>1,000. Or, i</w:t>
                      </w:r>
                      <w:r w:rsidR="0091024A">
                        <w:rPr>
                          <w:color w:val="000000" w:themeColor="text1"/>
                          <w:sz w:val="23"/>
                        </w:rPr>
                        <w:t xml:space="preserve">f you’re not yet part of our monthly support team, </w:t>
                      </w:r>
                      <w:r w:rsidR="0091024A" w:rsidRPr="0091024A">
                        <w:rPr>
                          <w:b/>
                          <w:color w:val="E16B2A"/>
                          <w:sz w:val="23"/>
                        </w:rPr>
                        <w:t>would you consider joining with a monthly gift in the range of $75-$250 per month?</w:t>
                      </w:r>
                    </w:p>
                    <w:p w14:paraId="7BB33D1A" w14:textId="77777777" w:rsidR="0091024A" w:rsidRDefault="0091024A" w:rsidP="001262DD">
                      <w:pPr>
                        <w:tabs>
                          <w:tab w:val="left" w:pos="720"/>
                          <w:tab w:val="left" w:pos="2160"/>
                        </w:tabs>
                        <w:rPr>
                          <w:color w:val="000000" w:themeColor="text1"/>
                          <w:sz w:val="23"/>
                        </w:rPr>
                      </w:pPr>
                    </w:p>
                    <w:p w14:paraId="263C122C" w14:textId="77777777" w:rsidR="0091024A" w:rsidRPr="00FF2C37" w:rsidRDefault="0091024A" w:rsidP="0091024A">
                      <w:pPr>
                        <w:pStyle w:val="Header"/>
                        <w:ind w:right="720"/>
                      </w:pPr>
                      <w:r>
                        <w:t>We know God has exciting things in store, and with your partnership and support, together we can reach and disciple people who impact families, communities, and the nations for Christ! Thanks for considering this request.</w:t>
                      </w:r>
                    </w:p>
                    <w:p w14:paraId="6991E20C" w14:textId="77777777" w:rsidR="0091024A" w:rsidRPr="00FF2C37" w:rsidRDefault="0091024A" w:rsidP="0091024A">
                      <w:pPr>
                        <w:pStyle w:val="Header"/>
                        <w:ind w:right="720"/>
                        <w:jc w:val="both"/>
                      </w:pPr>
                    </w:p>
                    <w:p w14:paraId="1C99CBD1" w14:textId="77777777" w:rsidR="0091024A" w:rsidRPr="002A31AB" w:rsidRDefault="0091024A" w:rsidP="0091024A">
                      <w:pPr>
                        <w:ind w:right="720"/>
                        <w:rPr>
                          <w:b/>
                        </w:rPr>
                      </w:pPr>
                      <w:r w:rsidRPr="002A31AB">
                        <w:rPr>
                          <w:b/>
                        </w:rPr>
                        <w:t>[Hand-written signature]</w:t>
                      </w:r>
                    </w:p>
                    <w:p w14:paraId="532CC227" w14:textId="77777777" w:rsidR="0091024A" w:rsidRDefault="0091024A" w:rsidP="0091024A">
                      <w:pPr>
                        <w:ind w:right="720"/>
                      </w:pPr>
                    </w:p>
                    <w:p w14:paraId="772138F7" w14:textId="59622C02" w:rsidR="0091024A" w:rsidRPr="0091024A" w:rsidRDefault="0091024A" w:rsidP="0091024A">
                      <w:pPr>
                        <w:pStyle w:val="Header"/>
                        <w:ind w:right="720"/>
                      </w:pPr>
                      <w:r w:rsidRPr="00FF2C37">
                        <w:t xml:space="preserve">P.S. </w:t>
                      </w:r>
                      <w:r>
                        <w:t>If God leads you t</w:t>
                      </w:r>
                      <w:r w:rsidRPr="00FF2C37">
                        <w:t xml:space="preserve">o give, </w:t>
                      </w:r>
                      <w:r>
                        <w:t xml:space="preserve">go to </w:t>
                      </w:r>
                      <w:r w:rsidRPr="002A31AB">
                        <w:rPr>
                          <w:b/>
                        </w:rPr>
                        <w:t>[na</w:t>
                      </w:r>
                      <w:r w:rsidR="00B31D35">
                        <w:rPr>
                          <w:b/>
                        </w:rPr>
                        <w:t>vigators.org/staff</w:t>
                      </w:r>
                      <w:r w:rsidRPr="002A31AB">
                        <w:rPr>
                          <w:b/>
                        </w:rPr>
                        <w:t>/</w:t>
                      </w:r>
                      <w:proofErr w:type="spellStart"/>
                      <w:r w:rsidRPr="002A31AB">
                        <w:rPr>
                          <w:b/>
                        </w:rPr>
                        <w:t>NavID</w:t>
                      </w:r>
                      <w:proofErr w:type="spellEnd"/>
                      <w:r w:rsidRPr="002A31AB">
                        <w:rPr>
                          <w:b/>
                        </w:rPr>
                        <w:t>]</w:t>
                      </w:r>
                      <w:r>
                        <w:rPr>
                          <w:b/>
                        </w:rPr>
                        <w:t xml:space="preserve">. </w:t>
                      </w:r>
                      <w:r w:rsidRPr="0091024A">
                        <w:t>Or</w:t>
                      </w:r>
                      <w:r>
                        <w:t xml:space="preserve"> fill out and return the enclosed card with your </w:t>
                      </w:r>
                      <w:r w:rsidRPr="00FF2C37">
                        <w:t xml:space="preserve">check </w:t>
                      </w:r>
                      <w:r>
                        <w:t xml:space="preserve">made </w:t>
                      </w:r>
                      <w:r w:rsidRPr="00FF2C37">
                        <w:t>payable to The Navigators</w:t>
                      </w:r>
                      <w:r>
                        <w:t xml:space="preserve">. May we hear from you by </w:t>
                      </w:r>
                      <w:r>
                        <w:rPr>
                          <w:b/>
                        </w:rPr>
                        <w:t>[date]</w:t>
                      </w:r>
                      <w:r w:rsidR="00036295">
                        <w:t xml:space="preserve">? </w:t>
                      </w:r>
                      <w:r>
                        <w:t>Thank you!</w:t>
                      </w:r>
                    </w:p>
                  </w:txbxContent>
                </v:textbox>
              </v:shape>
            </w:pict>
          </mc:Fallback>
        </mc:AlternateContent>
      </w:r>
      <w:r w:rsidR="00151F0D">
        <w:rPr>
          <w:noProof/>
        </w:rPr>
        <mc:AlternateContent>
          <mc:Choice Requires="wps">
            <w:drawing>
              <wp:anchor distT="0" distB="0" distL="114300" distR="114300" simplePos="0" relativeHeight="251671552" behindDoc="0" locked="0" layoutInCell="1" allowOverlap="1" wp14:anchorId="20A2A4A9" wp14:editId="1A93A357">
                <wp:simplePos x="0" y="0"/>
                <wp:positionH relativeFrom="column">
                  <wp:posOffset>5022215</wp:posOffset>
                </wp:positionH>
                <wp:positionV relativeFrom="paragraph">
                  <wp:posOffset>3539913</wp:posOffset>
                </wp:positionV>
                <wp:extent cx="2281555" cy="280670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2281555" cy="2806700"/>
                        </a:xfrm>
                        <a:prstGeom prst="rect">
                          <a:avLst/>
                        </a:prstGeom>
                        <a:noFill/>
                        <a:ln w="6350">
                          <a:noFill/>
                        </a:ln>
                      </wps:spPr>
                      <wps:txbx>
                        <w:txbxContent>
                          <w:p w14:paraId="4171239B" w14:textId="77777777" w:rsidR="0018450A" w:rsidRDefault="0018450A" w:rsidP="0018450A">
                            <w:pPr>
                              <w:keepNext/>
                              <w:jc w:val="center"/>
                            </w:pPr>
                          </w:p>
                          <w:p w14:paraId="2C6FBA97" w14:textId="77777777" w:rsidR="0018450A" w:rsidRDefault="0018450A" w:rsidP="0018450A">
                            <w:pPr>
                              <w:pStyle w:val="Caption"/>
                              <w:jc w:val="center"/>
                              <w:rPr>
                                <w:rFonts w:ascii="Montserrat" w:hAnsi="Montserrat"/>
                                <w:sz w:val="20"/>
                                <w:szCs w:val="20"/>
                              </w:rPr>
                            </w:pPr>
                          </w:p>
                          <w:p w14:paraId="5555FF0E" w14:textId="77777777" w:rsidR="0018450A" w:rsidRPr="001A4C2B" w:rsidRDefault="0018450A" w:rsidP="0018450A">
                            <w:pPr>
                              <w:pStyle w:val="Caption"/>
                              <w:jc w:val="center"/>
                              <w:rPr>
                                <w:rFonts w:ascii="Montserrat" w:hAnsi="Montserrat"/>
                                <w:i w:val="0"/>
                                <w:sz w:val="20"/>
                                <w:szCs w:val="20"/>
                              </w:rPr>
                            </w:pPr>
                            <w:r>
                              <w:rPr>
                                <w:rFonts w:ascii="Montserrat" w:hAnsi="Montserrat"/>
                                <w:i w:val="0"/>
                                <w:sz w:val="20"/>
                                <w:szCs w:val="20"/>
                              </w:rPr>
                              <w:t>PHOTO</w:t>
                            </w:r>
                          </w:p>
                          <w:p w14:paraId="5F26B1DF" w14:textId="77777777" w:rsidR="0018450A" w:rsidRDefault="0018450A" w:rsidP="0018450A">
                            <w:pPr>
                              <w:pStyle w:val="Caption"/>
                              <w:jc w:val="center"/>
                              <w:rPr>
                                <w:rFonts w:ascii="Montserrat" w:hAnsi="Montserrat"/>
                                <w:sz w:val="20"/>
                                <w:szCs w:val="20"/>
                              </w:rPr>
                            </w:pPr>
                          </w:p>
                          <w:p w14:paraId="6A82A687" w14:textId="77777777" w:rsidR="0018450A" w:rsidRPr="00DE07D4" w:rsidRDefault="00151F0D" w:rsidP="0018450A">
                            <w:pPr>
                              <w:pStyle w:val="Caption"/>
                              <w:jc w:val="center"/>
                              <w:rPr>
                                <w:rFonts w:ascii="Montserrat" w:hAnsi="Montserrat"/>
                                <w:sz w:val="20"/>
                                <w:szCs w:val="20"/>
                              </w:rPr>
                            </w:pPr>
                            <w:r>
                              <w:rPr>
                                <w:rFonts w:ascii="Montserrat" w:hAnsi="Montserrat"/>
                                <w:sz w:val="20"/>
                                <w:szCs w:val="20"/>
                              </w:rPr>
                              <w:t xml:space="preserve">We’re excited to move to </w:t>
                            </w:r>
                            <w:r w:rsidRPr="00151F0D">
                              <w:rPr>
                                <w:rFonts w:ascii="Montserrat" w:hAnsi="Montserrat"/>
                                <w:b/>
                                <w:sz w:val="20"/>
                                <w:szCs w:val="20"/>
                              </w:rPr>
                              <w:t>[new place]</w:t>
                            </w:r>
                            <w:r>
                              <w:rPr>
                                <w:rFonts w:ascii="Montserrat" w:hAnsi="Montserrat"/>
                                <w:sz w:val="20"/>
                                <w:szCs w:val="20"/>
                              </w:rPr>
                              <w:t xml:space="preserve"> to share the gospel and make </w:t>
                            </w:r>
                            <w:proofErr w:type="spellStart"/>
                            <w:r>
                              <w:rPr>
                                <w:rFonts w:ascii="Montserrat" w:hAnsi="Montserrat"/>
                                <w:sz w:val="20"/>
                                <w:szCs w:val="20"/>
                              </w:rPr>
                              <w:t>disciplemakers</w:t>
                            </w:r>
                            <w:proofErr w:type="spellEnd"/>
                            <w:r>
                              <w:rPr>
                                <w:rFonts w:ascii="Montserrat" w:hAnsi="Montserrat"/>
                                <w:sz w:val="20"/>
                                <w:szCs w:val="20"/>
                              </w:rPr>
                              <w:t xml:space="preserve"> who make </w:t>
                            </w:r>
                            <w:proofErr w:type="spellStart"/>
                            <w:r>
                              <w:rPr>
                                <w:rFonts w:ascii="Montserrat" w:hAnsi="Montserrat"/>
                                <w:sz w:val="20"/>
                                <w:szCs w:val="20"/>
                              </w:rPr>
                              <w:t>disciplemakers</w:t>
                            </w:r>
                            <w:proofErr w:type="spellEnd"/>
                            <w:r>
                              <w:rPr>
                                <w:rFonts w:ascii="Montserrat" w:hAnsi="Montserrat"/>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3D23AC" id="Text Box 14" o:spid="_x0000_s1029" type="#_x0000_t202" style="position:absolute;margin-left:395.45pt;margin-top:278.75pt;width:179.65pt;height:22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Pd0BMwIAAFsEAAAOAAAAZHJzL2Uyb0RvYy54bWysVFFv2jAQfp+0/2D5fSRQoBQRKtaKaVLV&#13;&#10;VoKpz8ZxIFLi82xDwn79PjtAUbenaS/O+e58vu/7zpndt3XFDsq6knTG+72UM6Ul5aXeZvzHevll&#13;&#10;wpnzQueiIq0yflSO388/f5o1ZqoGtKMqV5ahiHbTxmR8572ZJomTO1UL1yOjNIIF2Vp4bO02ya1o&#13;&#10;UL2ukkGajpOGbG4sSeUcvI9dkM9j/aJQ0r8UhVOeVRlHbz6uNq6bsCbzmZhurTC7Up7aEP/QRS1K&#13;&#10;jUsvpR6FF2xvyz9K1aW05KjwPUl1QkVRShUxAE0//YBmtRNGRSwgx5kLTe7/lZXPh1fLyhzaDTnT&#13;&#10;ooZGa9V69pVaBhf4aYybIm1lkOhb+JF79js4A+y2sHX4AhBDHEwfL+yGahLOwWDSH41GnEnEBpN0&#13;&#10;fJtG/pP348Y6/01RzYKRcQv5Iqvi8OQ8WkHqOSXcpmlZVlWUsNKsyfj4ZpTGA5cITlQaBwOIrtlg&#13;&#10;+XbTRtA3ZyAbyo/AZ6mbEGfkskQPT8L5V2ExEoCEMfcvWIqKcBedLM52ZH/9zR/yoRSinDUYsYy7&#13;&#10;n3thFWfVdw0N7/rDYZjJuBmObgfY2OvI5jqi9/UDYYr7eFBGRjPk++psFpbqN7yGRbgVIaEl7s64&#13;&#10;P5sPvht8vCapFouYhCk0wj/plZGhdGA1MLxu34Q1Jxk8FHym8zCK6Qc1utxOj8XeU1FGqQLPHasn&#13;&#10;+jHBUcHTawtP5Hofs97/CfPfAAAA//8DAFBLAwQUAAYACAAAACEA8QhJb+UAAAARAQAADwAAAGRy&#13;&#10;cy9kb3ducmV2LnhtbExPz0vDMBS+C/4P4QneXLJC3NI1HaMyBNHD5i7e0iZri8lLbbKt+tebnfTy&#13;&#10;4ON9P4v15Cw5mzH0HiXMZwyIwcbrHlsJh/ftwxJIiAq1sh6NhG8TYF3e3hQq1/6CO3Pex5YkEwy5&#13;&#10;ktDFOOSUhqYzToWZHwym39GPTsUEx5bqUV2SubM0Y+yROtVjSujUYKrONJ/7k5PwUm3f1K7O3PLH&#13;&#10;Vs+vx83wdfjgUt7fTU+rdDYrINFM8U8B1w2pP5SpWO1PqAOxEhaCiUSVwPmCA7ky5pxlQGoJQggO&#13;&#10;tCzo/yXlLwAAAP//AwBQSwECLQAUAAYACAAAACEAtoM4kv4AAADhAQAAEwAAAAAAAAAAAAAAAAAA&#13;&#10;AAAAW0NvbnRlbnRfVHlwZXNdLnhtbFBLAQItABQABgAIAAAAIQA4/SH/1gAAAJQBAAALAAAAAAAA&#13;&#10;AAAAAAAAAC8BAABfcmVscy8ucmVsc1BLAQItABQABgAIAAAAIQD5Pd0BMwIAAFsEAAAOAAAAAAAA&#13;&#10;AAAAAAAAAC4CAABkcnMvZTJvRG9jLnhtbFBLAQItABQABgAIAAAAIQDxCElv5QAAABEBAAAPAAAA&#13;&#10;AAAAAAAAAAAAAI0EAABkcnMvZG93bnJldi54bWxQSwUGAAAAAAQABADzAAAAnwUAAAAA&#13;&#10;" filled="f" stroked="f" strokeweight=".5pt">
                <v:textbox>
                  <w:txbxContent>
                    <w:p w:rsidR="0018450A" w:rsidRDefault="0018450A" w:rsidP="0018450A">
                      <w:pPr>
                        <w:keepNext/>
                        <w:jc w:val="center"/>
                      </w:pPr>
                    </w:p>
                    <w:p w:rsidR="0018450A" w:rsidRDefault="0018450A" w:rsidP="0018450A">
                      <w:pPr>
                        <w:pStyle w:val="Caption"/>
                        <w:jc w:val="center"/>
                        <w:rPr>
                          <w:rFonts w:ascii="Montserrat" w:hAnsi="Montserrat"/>
                          <w:sz w:val="20"/>
                          <w:szCs w:val="20"/>
                        </w:rPr>
                      </w:pPr>
                    </w:p>
                    <w:p w:rsidR="0018450A" w:rsidRPr="001A4C2B" w:rsidRDefault="0018450A" w:rsidP="0018450A">
                      <w:pPr>
                        <w:pStyle w:val="Caption"/>
                        <w:jc w:val="center"/>
                        <w:rPr>
                          <w:rFonts w:ascii="Montserrat" w:hAnsi="Montserrat"/>
                          <w:i w:val="0"/>
                          <w:sz w:val="20"/>
                          <w:szCs w:val="20"/>
                        </w:rPr>
                      </w:pPr>
                      <w:r>
                        <w:rPr>
                          <w:rFonts w:ascii="Montserrat" w:hAnsi="Montserrat"/>
                          <w:i w:val="0"/>
                          <w:sz w:val="20"/>
                          <w:szCs w:val="20"/>
                        </w:rPr>
                        <w:t>PHOTO</w:t>
                      </w:r>
                    </w:p>
                    <w:p w:rsidR="0018450A" w:rsidRDefault="0018450A" w:rsidP="0018450A">
                      <w:pPr>
                        <w:pStyle w:val="Caption"/>
                        <w:jc w:val="center"/>
                        <w:rPr>
                          <w:rFonts w:ascii="Montserrat" w:hAnsi="Montserrat"/>
                          <w:sz w:val="20"/>
                          <w:szCs w:val="20"/>
                        </w:rPr>
                      </w:pPr>
                    </w:p>
                    <w:p w:rsidR="0018450A" w:rsidRPr="00DE07D4" w:rsidRDefault="00151F0D" w:rsidP="0018450A">
                      <w:pPr>
                        <w:pStyle w:val="Caption"/>
                        <w:jc w:val="center"/>
                        <w:rPr>
                          <w:rFonts w:ascii="Montserrat" w:hAnsi="Montserrat"/>
                          <w:sz w:val="20"/>
                          <w:szCs w:val="20"/>
                        </w:rPr>
                      </w:pPr>
                      <w:r>
                        <w:rPr>
                          <w:rFonts w:ascii="Montserrat" w:hAnsi="Montserrat"/>
                          <w:sz w:val="20"/>
                          <w:szCs w:val="20"/>
                        </w:rPr>
                        <w:t xml:space="preserve">We’re excited to move to </w:t>
                      </w:r>
                      <w:r w:rsidRPr="00151F0D">
                        <w:rPr>
                          <w:rFonts w:ascii="Montserrat" w:hAnsi="Montserrat"/>
                          <w:b/>
                          <w:sz w:val="20"/>
                          <w:szCs w:val="20"/>
                        </w:rPr>
                        <w:t>[new place]</w:t>
                      </w:r>
                      <w:r>
                        <w:rPr>
                          <w:rFonts w:ascii="Montserrat" w:hAnsi="Montserrat"/>
                          <w:sz w:val="20"/>
                          <w:szCs w:val="20"/>
                        </w:rPr>
                        <w:t xml:space="preserve"> to share the gospel and make </w:t>
                      </w:r>
                      <w:proofErr w:type="spellStart"/>
                      <w:r>
                        <w:rPr>
                          <w:rFonts w:ascii="Montserrat" w:hAnsi="Montserrat"/>
                          <w:sz w:val="20"/>
                          <w:szCs w:val="20"/>
                        </w:rPr>
                        <w:t>disciplemakers</w:t>
                      </w:r>
                      <w:proofErr w:type="spellEnd"/>
                      <w:r>
                        <w:rPr>
                          <w:rFonts w:ascii="Montserrat" w:hAnsi="Montserrat"/>
                          <w:sz w:val="20"/>
                          <w:szCs w:val="20"/>
                        </w:rPr>
                        <w:t xml:space="preserve"> who make </w:t>
                      </w:r>
                      <w:proofErr w:type="spellStart"/>
                      <w:r>
                        <w:rPr>
                          <w:rFonts w:ascii="Montserrat" w:hAnsi="Montserrat"/>
                          <w:sz w:val="20"/>
                          <w:szCs w:val="20"/>
                        </w:rPr>
                        <w:t>disciplemakers</w:t>
                      </w:r>
                      <w:proofErr w:type="spellEnd"/>
                      <w:r>
                        <w:rPr>
                          <w:rFonts w:ascii="Montserrat" w:hAnsi="Montserrat"/>
                          <w:sz w:val="20"/>
                          <w:szCs w:val="20"/>
                        </w:rPr>
                        <w:t>!</w:t>
                      </w:r>
                    </w:p>
                  </w:txbxContent>
                </v:textbox>
              </v:shape>
            </w:pict>
          </mc:Fallback>
        </mc:AlternateContent>
      </w:r>
      <w:r w:rsidR="006C2C9B">
        <w:rPr>
          <w:noProof/>
        </w:rPr>
        <mc:AlternateContent>
          <mc:Choice Requires="wps">
            <w:drawing>
              <wp:anchor distT="0" distB="0" distL="114300" distR="114300" simplePos="0" relativeHeight="251667456" behindDoc="0" locked="0" layoutInCell="1" allowOverlap="1" wp14:anchorId="2CEE0012" wp14:editId="4185869C">
                <wp:simplePos x="0" y="0"/>
                <wp:positionH relativeFrom="column">
                  <wp:posOffset>431800</wp:posOffset>
                </wp:positionH>
                <wp:positionV relativeFrom="paragraph">
                  <wp:posOffset>9525000</wp:posOffset>
                </wp:positionV>
                <wp:extent cx="6950710" cy="25400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6950710" cy="254000"/>
                        </a:xfrm>
                        <a:prstGeom prst="rect">
                          <a:avLst/>
                        </a:prstGeom>
                        <a:noFill/>
                        <a:ln w="6350">
                          <a:noFill/>
                        </a:ln>
                      </wps:spPr>
                      <wps:txbx>
                        <w:txbxContent>
                          <w:p w14:paraId="53972CDC" w14:textId="77777777" w:rsidR="00053A25" w:rsidRPr="00053A25" w:rsidRDefault="00053A25" w:rsidP="00053A25">
                            <w:pPr>
                              <w:jc w:val="center"/>
                              <w:rPr>
                                <w:rFonts w:ascii="Montserrat Medium" w:hAnsi="Montserrat Medium"/>
                                <w:color w:val="FFFFFF" w:themeColor="background1"/>
                              </w:rPr>
                            </w:pPr>
                            <w:r w:rsidRPr="00053A25">
                              <w:rPr>
                                <w:rFonts w:ascii="Montserrat Medium" w:hAnsi="Montserrat Medium" w:cs="Arial"/>
                                <w:color w:val="FFFFFF" w:themeColor="background1"/>
                                <w:sz w:val="20"/>
                                <w:szCs w:val="20"/>
                              </w:rPr>
                              <w:t xml:space="preserve">[Insert </w:t>
                            </w:r>
                            <w:proofErr w:type="gramStart"/>
                            <w:r>
                              <w:rPr>
                                <w:rFonts w:ascii="Montserrat Medium" w:hAnsi="Montserrat Medium" w:cs="Arial"/>
                                <w:color w:val="FFFFFF" w:themeColor="background1"/>
                                <w:sz w:val="20"/>
                                <w:szCs w:val="20"/>
                              </w:rPr>
                              <w:t>NAME</w:t>
                            </w:r>
                            <w:r w:rsidRPr="00053A25">
                              <w:rPr>
                                <w:rFonts w:ascii="Montserrat Medium" w:hAnsi="Montserrat Medium" w:cs="Arial"/>
                                <w:color w:val="FFFFFF" w:themeColor="background1"/>
                                <w:sz w:val="20"/>
                                <w:szCs w:val="20"/>
                              </w:rPr>
                              <w:t>]</w:t>
                            </w:r>
                            <w:r>
                              <w:rPr>
                                <w:rFonts w:ascii="Montserrat Medium" w:hAnsi="Montserrat Medium" w:cs="Arial"/>
                                <w:color w:val="FFFFFF" w:themeColor="background1"/>
                                <w:sz w:val="20"/>
                                <w:szCs w:val="20"/>
                              </w:rPr>
                              <w:t xml:space="preserve">  •</w:t>
                            </w:r>
                            <w:proofErr w:type="gramEnd"/>
                            <w:r>
                              <w:rPr>
                                <w:rFonts w:ascii="Montserrat Medium" w:hAnsi="Montserrat Medium" w:cs="Arial"/>
                                <w:color w:val="FFFFFF" w:themeColor="background1"/>
                                <w:sz w:val="20"/>
                                <w:szCs w:val="20"/>
                              </w:rPr>
                              <w:t xml:space="preserve">  </w:t>
                            </w:r>
                            <w:r w:rsidRPr="00053A25">
                              <w:rPr>
                                <w:rFonts w:ascii="Montserrat Medium" w:hAnsi="Montserrat Medium" w:cs="Arial"/>
                                <w:color w:val="FFFFFF" w:themeColor="background1"/>
                                <w:sz w:val="20"/>
                                <w:szCs w:val="20"/>
                              </w:rPr>
                              <w:t xml:space="preserve">[Insert </w:t>
                            </w:r>
                            <w:r>
                              <w:rPr>
                                <w:rFonts w:ascii="Montserrat Medium" w:hAnsi="Montserrat Medium" w:cs="Arial"/>
                                <w:color w:val="FFFFFF" w:themeColor="background1"/>
                                <w:sz w:val="20"/>
                                <w:szCs w:val="20"/>
                              </w:rPr>
                              <w:t>EMAIL</w:t>
                            </w:r>
                            <w:r w:rsidRPr="00053A25">
                              <w:rPr>
                                <w:rFonts w:ascii="Montserrat Medium" w:hAnsi="Montserrat Medium" w:cs="Arial"/>
                                <w:color w:val="FFFFFF" w:themeColor="background1"/>
                                <w:sz w:val="20"/>
                                <w:szCs w:val="20"/>
                              </w:rPr>
                              <w:t>]</w:t>
                            </w:r>
                            <w:r>
                              <w:rPr>
                                <w:rFonts w:ascii="Montserrat Medium" w:hAnsi="Montserrat Medium" w:cs="Arial"/>
                                <w:color w:val="FFFFFF" w:themeColor="background1"/>
                                <w:sz w:val="20"/>
                                <w:szCs w:val="20"/>
                              </w:rPr>
                              <w:t xml:space="preserve">  •  </w:t>
                            </w:r>
                            <w:r w:rsidRPr="00053A25">
                              <w:rPr>
                                <w:rFonts w:ascii="Montserrat Medium" w:hAnsi="Montserrat Medium" w:cs="Arial"/>
                                <w:color w:val="FFFFFF" w:themeColor="background1"/>
                                <w:sz w:val="20"/>
                                <w:szCs w:val="20"/>
                              </w:rPr>
                              <w:t xml:space="preserve">[Insert </w:t>
                            </w:r>
                            <w:r>
                              <w:rPr>
                                <w:rFonts w:ascii="Montserrat Medium" w:hAnsi="Montserrat Medium" w:cs="Arial"/>
                                <w:color w:val="FFFFFF" w:themeColor="background1"/>
                                <w:sz w:val="20"/>
                                <w:szCs w:val="20"/>
                              </w:rPr>
                              <w:t>PHONE NUMBER</w:t>
                            </w:r>
                            <w:r w:rsidRPr="00053A25">
                              <w:rPr>
                                <w:rFonts w:ascii="Montserrat Medium" w:hAnsi="Montserrat Medium" w:cs="Arial"/>
                                <w:color w:val="FFFFFF" w:themeColor="background1"/>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D66646" id="Text Box 11" o:spid="_x0000_s1033" type="#_x0000_t202" style="position:absolute;margin-left:34pt;margin-top:750pt;width:547.3pt;height:20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Goi9LgIAAFoEAAAOAAAAZHJzL2Uyb0RvYy54bWysVF1v2jAUfZ+0/2D5fSQwaFdEqFgrpkmo&#13;&#10;rQRTn43jkEiJr2cbEvbrd+wARd2epr0498v345zrzO67pmYHZV1FOuPDQcqZ0pLySu8y/mOz/PSF&#13;&#10;M+eFzkVNWmX8qBy/n3/8MGvNVI2opDpXliGJdtPWZLz03kyTxMlSNcINyCgNZ0G2ER6q3SW5FS2y&#13;&#10;N3UyStObpCWbG0tSOQfrY+/k85i/KJT0z0XhlGd1xtGbj6eN5zacyXwmpjsrTFnJUxviH7poRKVR&#13;&#10;9JLqUXjB9rb6I1VTSUuOCj+Q1CRUFJVUcQZMM0zfTbMuhVFxFoDjzAUm9//SyqfDi2VVDu6GnGnR&#13;&#10;gKON6jz7Sh2DCfi0xk0RtjYI9B3siD3bHYxh7K6wTfhiIAY/kD5e0A3ZJIw3d5P0dgiXhG80Gadp&#13;&#10;hD95u22s898UNSwIGbdgL4IqDivn0QlCzyGhmKZlVdeRwVqzFhU+T9J44eLBjVrjYpih7zVIvtt2&#13;&#10;cebxeY4t5UeMZ6lfEGfkskIPK+H8i7DYCLSNLffPOIqaUItOEmcl2V9/s4d4EAUvZy02LOPu515Y&#13;&#10;xVn9XYPCu+F4HFYyKuPJ7QiKvfZsrz163zwQlhgsobsohnhfn8XCUvOKx7AIVeESWqJ2xv1ZfPD9&#13;&#10;3uMxSbVYxCAsoRF+pddGhtQB1YDwpnsV1pxo8CDwic67KKbv2Ohjez4We09FFakKOPeonuDHAkcG&#13;&#10;T48tvJBrPUa9/RLmvwEAAP//AwBQSwMEFAAGAAgAAAAhABUdEpfkAAAAEgEAAA8AAABkcnMvZG93&#13;&#10;bnJldi54bWxMT0tPwzAMviPxHyIjcWPJKlZVXdNpKpqQEBw2duHmNllbkUdpsq3w63FPcLHsz/b3&#13;&#10;KDaTNeyix9B7J2G5EMC0a7zqXSvh+L57yICFiE6h8U5L+NYBNuXtTYG58le315dDbBmRuJCjhC7G&#13;&#10;Iec8NJ22GBZ+0I52Jz9ajDSOLVcjXoncGp4IkXKLvSOFDgdddbr5PJythJdq94b7OrHZj6meX0/b&#13;&#10;4ev4sZLy/m56WlPZroFFPcW/D5gzkH8oyVjtz04FZiSkGeWJhK+EoG6+WKZJCqyesUfCeFnw/1HK&#13;&#10;XwAAAP//AwBQSwECLQAUAAYACAAAACEAtoM4kv4AAADhAQAAEwAAAAAAAAAAAAAAAAAAAAAAW0Nv&#13;&#10;bnRlbnRfVHlwZXNdLnhtbFBLAQItABQABgAIAAAAIQA4/SH/1gAAAJQBAAALAAAAAAAAAAAAAAAA&#13;&#10;AC8BAABfcmVscy8ucmVsc1BLAQItABQABgAIAAAAIQALGoi9LgIAAFoEAAAOAAAAAAAAAAAAAAAA&#13;&#10;AC4CAABkcnMvZTJvRG9jLnhtbFBLAQItABQABgAIAAAAIQAVHRKX5AAAABIBAAAPAAAAAAAAAAAA&#13;&#10;AAAAAIgEAABkcnMvZG93bnJldi54bWxQSwUGAAAAAAQABADzAAAAmQUAAAAA&#13;&#10;" filled="f" stroked="f" strokeweight=".5pt">
                <v:textbox>
                  <w:txbxContent>
                    <w:p w:rsidR="00053A25" w:rsidRPr="00053A25" w:rsidRDefault="00053A25" w:rsidP="00053A25">
                      <w:pPr>
                        <w:jc w:val="center"/>
                        <w:rPr>
                          <w:rFonts w:ascii="Montserrat Medium" w:hAnsi="Montserrat Medium"/>
                          <w:color w:val="FFFFFF" w:themeColor="background1"/>
                        </w:rPr>
                      </w:pPr>
                      <w:r w:rsidRPr="00053A25">
                        <w:rPr>
                          <w:rFonts w:ascii="Montserrat Medium" w:hAnsi="Montserrat Medium" w:cs="Arial"/>
                          <w:color w:val="FFFFFF" w:themeColor="background1"/>
                          <w:sz w:val="20"/>
                          <w:szCs w:val="20"/>
                        </w:rPr>
                        <w:t xml:space="preserve">[Insert </w:t>
                      </w:r>
                      <w:proofErr w:type="gramStart"/>
                      <w:r>
                        <w:rPr>
                          <w:rFonts w:ascii="Montserrat Medium" w:hAnsi="Montserrat Medium" w:cs="Arial"/>
                          <w:color w:val="FFFFFF" w:themeColor="background1"/>
                          <w:sz w:val="20"/>
                          <w:szCs w:val="20"/>
                        </w:rPr>
                        <w:t>NAME</w:t>
                      </w:r>
                      <w:r w:rsidRPr="00053A25">
                        <w:rPr>
                          <w:rFonts w:ascii="Montserrat Medium" w:hAnsi="Montserrat Medium" w:cs="Arial"/>
                          <w:color w:val="FFFFFF" w:themeColor="background1"/>
                          <w:sz w:val="20"/>
                          <w:szCs w:val="20"/>
                        </w:rPr>
                        <w:t>]</w:t>
                      </w:r>
                      <w:r>
                        <w:rPr>
                          <w:rFonts w:ascii="Montserrat Medium" w:hAnsi="Montserrat Medium" w:cs="Arial"/>
                          <w:color w:val="FFFFFF" w:themeColor="background1"/>
                          <w:sz w:val="20"/>
                          <w:szCs w:val="20"/>
                        </w:rPr>
                        <w:t xml:space="preserve">  •</w:t>
                      </w:r>
                      <w:proofErr w:type="gramEnd"/>
                      <w:r>
                        <w:rPr>
                          <w:rFonts w:ascii="Montserrat Medium" w:hAnsi="Montserrat Medium" w:cs="Arial"/>
                          <w:color w:val="FFFFFF" w:themeColor="background1"/>
                          <w:sz w:val="20"/>
                          <w:szCs w:val="20"/>
                        </w:rPr>
                        <w:t xml:space="preserve">  </w:t>
                      </w:r>
                      <w:r w:rsidRPr="00053A25">
                        <w:rPr>
                          <w:rFonts w:ascii="Montserrat Medium" w:hAnsi="Montserrat Medium" w:cs="Arial"/>
                          <w:color w:val="FFFFFF" w:themeColor="background1"/>
                          <w:sz w:val="20"/>
                          <w:szCs w:val="20"/>
                        </w:rPr>
                        <w:t xml:space="preserve">[Insert </w:t>
                      </w:r>
                      <w:r>
                        <w:rPr>
                          <w:rFonts w:ascii="Montserrat Medium" w:hAnsi="Montserrat Medium" w:cs="Arial"/>
                          <w:color w:val="FFFFFF" w:themeColor="background1"/>
                          <w:sz w:val="20"/>
                          <w:szCs w:val="20"/>
                        </w:rPr>
                        <w:t>EMAIL</w:t>
                      </w:r>
                      <w:r w:rsidRPr="00053A25">
                        <w:rPr>
                          <w:rFonts w:ascii="Montserrat Medium" w:hAnsi="Montserrat Medium" w:cs="Arial"/>
                          <w:color w:val="FFFFFF" w:themeColor="background1"/>
                          <w:sz w:val="20"/>
                          <w:szCs w:val="20"/>
                        </w:rPr>
                        <w:t>]</w:t>
                      </w:r>
                      <w:r>
                        <w:rPr>
                          <w:rFonts w:ascii="Montserrat Medium" w:hAnsi="Montserrat Medium" w:cs="Arial"/>
                          <w:color w:val="FFFFFF" w:themeColor="background1"/>
                          <w:sz w:val="20"/>
                          <w:szCs w:val="20"/>
                        </w:rPr>
                        <w:t xml:space="preserve">  •  </w:t>
                      </w:r>
                      <w:r w:rsidRPr="00053A25">
                        <w:rPr>
                          <w:rFonts w:ascii="Montserrat Medium" w:hAnsi="Montserrat Medium" w:cs="Arial"/>
                          <w:color w:val="FFFFFF" w:themeColor="background1"/>
                          <w:sz w:val="20"/>
                          <w:szCs w:val="20"/>
                        </w:rPr>
                        <w:t xml:space="preserve">[Insert </w:t>
                      </w:r>
                      <w:r>
                        <w:rPr>
                          <w:rFonts w:ascii="Montserrat Medium" w:hAnsi="Montserrat Medium" w:cs="Arial"/>
                          <w:color w:val="FFFFFF" w:themeColor="background1"/>
                          <w:sz w:val="20"/>
                          <w:szCs w:val="20"/>
                        </w:rPr>
                        <w:t>PHONE NUMBER</w:t>
                      </w:r>
                      <w:r w:rsidRPr="00053A25">
                        <w:rPr>
                          <w:rFonts w:ascii="Montserrat Medium" w:hAnsi="Montserrat Medium" w:cs="Arial"/>
                          <w:color w:val="FFFFFF" w:themeColor="background1"/>
                          <w:sz w:val="20"/>
                          <w:szCs w:val="20"/>
                        </w:rPr>
                        <w:t>]</w:t>
                      </w:r>
                    </w:p>
                  </w:txbxContent>
                </v:textbox>
              </v:shape>
            </w:pict>
          </mc:Fallback>
        </mc:AlternateContent>
      </w:r>
      <w:r w:rsidR="00E961BD">
        <w:rPr>
          <w:noProof/>
        </w:rPr>
        <w:drawing>
          <wp:inline distT="0" distB="0" distL="0" distR="0" wp14:anchorId="3A89E0DE" wp14:editId="56848874">
            <wp:extent cx="7772400" cy="10058400"/>
            <wp:effectExtent l="0" t="0" r="0" b="0"/>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lobe Blue.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7772400" cy="10058400"/>
                    </a:xfrm>
                    <a:prstGeom prst="rect">
                      <a:avLst/>
                    </a:prstGeom>
                  </pic:spPr>
                </pic:pic>
              </a:graphicData>
            </a:graphic>
          </wp:inline>
        </w:drawing>
      </w:r>
    </w:p>
    <w:p w14:paraId="59F0833E" w14:textId="77777777" w:rsidR="00150085" w:rsidRDefault="00150085">
      <w:pPr>
        <w:widowControl/>
        <w:autoSpaceDE/>
        <w:autoSpaceDN/>
      </w:pPr>
    </w:p>
    <w:p w14:paraId="7AE7D74F" w14:textId="77777777" w:rsidR="00053A25" w:rsidRDefault="00053A25" w:rsidP="00150085">
      <w:pPr>
        <w:widowControl/>
        <w:autoSpaceDE/>
        <w:autoSpaceDN/>
        <w:rPr>
          <w:sz w:val="24"/>
          <w:szCs w:val="24"/>
          <w:lang w:bidi="ar-SA"/>
        </w:rPr>
      </w:pPr>
    </w:p>
    <w:p w14:paraId="2B3BE038" w14:textId="77777777" w:rsidR="0091024A" w:rsidRDefault="0091024A" w:rsidP="00150085">
      <w:pPr>
        <w:widowControl/>
        <w:autoSpaceDE/>
        <w:autoSpaceDN/>
      </w:pPr>
    </w:p>
    <w:sectPr w:rsidR="0091024A" w:rsidSect="00053A25">
      <w:pgSz w:w="12240" w:h="15840"/>
      <w:pgMar w:top="0" w:right="0" w:bottom="0" w:left="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ontserrat">
    <w:panose1 w:val="020B0604020202020204"/>
    <w:charset w:val="4D"/>
    <w:family w:val="auto"/>
    <w:pitch w:val="variable"/>
    <w:sig w:usb0="2000020F" w:usb1="00000003" w:usb2="00000000" w:usb3="00000000" w:csb0="00000197" w:csb1="00000000"/>
  </w:font>
  <w:font w:name="Montserrat Medium">
    <w:panose1 w:val="00000600000000000000"/>
    <w:charset w:val="4D"/>
    <w:family w:val="auto"/>
    <w:pitch w:val="variable"/>
    <w:sig w:usb0="2000020F" w:usb1="00000003" w:usb2="00000000" w:usb3="00000000" w:csb0="00000197"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37A42"/>
    <w:multiLevelType w:val="hybridMultilevel"/>
    <w:tmpl w:val="1DD86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A40"/>
    <w:rsid w:val="0001774C"/>
    <w:rsid w:val="00036295"/>
    <w:rsid w:val="00053A25"/>
    <w:rsid w:val="00071B87"/>
    <w:rsid w:val="00085EBA"/>
    <w:rsid w:val="001262DD"/>
    <w:rsid w:val="00150085"/>
    <w:rsid w:val="00151F0D"/>
    <w:rsid w:val="0018450A"/>
    <w:rsid w:val="001956FD"/>
    <w:rsid w:val="00196BC7"/>
    <w:rsid w:val="002A31AB"/>
    <w:rsid w:val="002A32A9"/>
    <w:rsid w:val="00307A07"/>
    <w:rsid w:val="00545A40"/>
    <w:rsid w:val="00555508"/>
    <w:rsid w:val="00591A16"/>
    <w:rsid w:val="00597118"/>
    <w:rsid w:val="005D1176"/>
    <w:rsid w:val="00674EDA"/>
    <w:rsid w:val="006C2C9B"/>
    <w:rsid w:val="0091024A"/>
    <w:rsid w:val="00962CAA"/>
    <w:rsid w:val="009E78D0"/>
    <w:rsid w:val="009F75B4"/>
    <w:rsid w:val="00B31D35"/>
    <w:rsid w:val="00BD125B"/>
    <w:rsid w:val="00CC09B2"/>
    <w:rsid w:val="00CC1EE4"/>
    <w:rsid w:val="00D541DD"/>
    <w:rsid w:val="00D553E3"/>
    <w:rsid w:val="00DB4104"/>
    <w:rsid w:val="00E961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5912A"/>
  <w15:chartTrackingRefBased/>
  <w15:docId w15:val="{CE227B0F-531E-AD4B-A664-43A99279F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53A25"/>
    <w:pPr>
      <w:widowControl w:val="0"/>
      <w:autoSpaceDE w:val="0"/>
      <w:autoSpaceDN w:val="0"/>
    </w:pPr>
    <w:rPr>
      <w:rFonts w:ascii="Times New Roman" w:eastAsia="Times New Roman" w:hAnsi="Times New Roman" w:cs="Times New Roman"/>
      <w:sz w:val="22"/>
      <w:szCs w:val="22"/>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1774C"/>
    <w:rPr>
      <w:color w:val="0563C1" w:themeColor="hyperlink"/>
      <w:u w:val="single"/>
    </w:rPr>
  </w:style>
  <w:style w:type="paragraph" w:styleId="Header">
    <w:name w:val="header"/>
    <w:basedOn w:val="Normal"/>
    <w:link w:val="HeaderChar"/>
    <w:rsid w:val="001262DD"/>
    <w:pPr>
      <w:widowControl/>
      <w:tabs>
        <w:tab w:val="center" w:pos="4320"/>
        <w:tab w:val="right" w:pos="8640"/>
      </w:tabs>
      <w:autoSpaceDE/>
      <w:autoSpaceDN/>
    </w:pPr>
    <w:rPr>
      <w:sz w:val="24"/>
      <w:szCs w:val="24"/>
      <w:lang w:bidi="ar-SA"/>
    </w:rPr>
  </w:style>
  <w:style w:type="character" w:customStyle="1" w:styleId="HeaderChar">
    <w:name w:val="Header Char"/>
    <w:basedOn w:val="DefaultParagraphFont"/>
    <w:link w:val="Header"/>
    <w:rsid w:val="001262DD"/>
    <w:rPr>
      <w:rFonts w:ascii="Times New Roman" w:eastAsia="Times New Roman" w:hAnsi="Times New Roman" w:cs="Times New Roman"/>
    </w:rPr>
  </w:style>
  <w:style w:type="paragraph" w:styleId="Caption">
    <w:name w:val="caption"/>
    <w:basedOn w:val="Normal"/>
    <w:next w:val="Normal"/>
    <w:uiPriority w:val="35"/>
    <w:unhideWhenUsed/>
    <w:qFormat/>
    <w:rsid w:val="0018450A"/>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Molly.Gilberts/Desktop/Desktop/Newsletter%20Templates%20%206.20/Globe%20Template/Globe%20Blu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3385B63501664390775A28D82B5C21" ma:contentTypeVersion="17" ma:contentTypeDescription="Create a new document." ma:contentTypeScope="" ma:versionID="eb3d9ec6bb5bf52adb172a0d06228adf">
  <xsd:schema xmlns:xsd="http://www.w3.org/2001/XMLSchema" xmlns:xs="http://www.w3.org/2001/XMLSchema" xmlns:p="http://schemas.microsoft.com/office/2006/metadata/properties" xmlns:ns2="b2760b4f-c528-4edf-961b-be69a053a944" xmlns:ns3="1fcb6421-704b-43bc-8d17-0bad22d043d9" targetNamespace="http://schemas.microsoft.com/office/2006/metadata/properties" ma:root="true" ma:fieldsID="bf7e58b18bb5e12e9a1a228ff93a7dfd" ns2:_="" ns3:_="">
    <xsd:import namespace="b2760b4f-c528-4edf-961b-be69a053a944"/>
    <xsd:import namespace="1fcb6421-704b-43bc-8d17-0bad22d04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760b4f-c528-4edf-961b-be69a053a9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a432800-580f-4eae-ae1b-b58a843e404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fcb6421-704b-43bc-8d17-0bad22d043d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15334eb-98bf-456c-8cec-278f99395300}" ma:internalName="TaxCatchAll" ma:showField="CatchAllData" ma:web="1fcb6421-704b-43bc-8d17-0bad22d043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760b4f-c528-4edf-961b-be69a053a944">
      <Terms xmlns="http://schemas.microsoft.com/office/infopath/2007/PartnerControls"/>
    </lcf76f155ced4ddcb4097134ff3c332f>
    <TaxCatchAll xmlns="1fcb6421-704b-43bc-8d17-0bad22d043d9" xsi:nil="true"/>
  </documentManagement>
</p:properties>
</file>

<file path=customXml/itemProps1.xml><?xml version="1.0" encoding="utf-8"?>
<ds:datastoreItem xmlns:ds="http://schemas.openxmlformats.org/officeDocument/2006/customXml" ds:itemID="{AB7F86C4-AF1D-4CBC-BA65-F78BEF20CA67}"/>
</file>

<file path=customXml/itemProps2.xml><?xml version="1.0" encoding="utf-8"?>
<ds:datastoreItem xmlns:ds="http://schemas.openxmlformats.org/officeDocument/2006/customXml" ds:itemID="{533C95D4-8196-4F6A-BC49-F8655263AD6E}"/>
</file>

<file path=customXml/itemProps3.xml><?xml version="1.0" encoding="utf-8"?>
<ds:datastoreItem xmlns:ds="http://schemas.openxmlformats.org/officeDocument/2006/customXml" ds:itemID="{22519BD3-AD82-4732-B310-831C5B29EE78}"/>
</file>

<file path=docProps/app.xml><?xml version="1.0" encoding="utf-8"?>
<Properties xmlns="http://schemas.openxmlformats.org/officeDocument/2006/extended-properties" xmlns:vt="http://schemas.openxmlformats.org/officeDocument/2006/docPropsVTypes">
  <Template>Globe Blue.dotx</Template>
  <TotalTime>123</TotalTime>
  <Pages>2</Pages>
  <Words>1</Words>
  <Characters>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Molly Gilberts</cp:lastModifiedBy>
  <cp:revision>9</cp:revision>
  <dcterms:created xsi:type="dcterms:W3CDTF">2020-08-14T21:13:00Z</dcterms:created>
  <dcterms:modified xsi:type="dcterms:W3CDTF">2022-03-14T21:10:00Z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0x0101000B3385B63501664390775A28D82B5C21</vt:lpwstr>
  </property>
</Properties>
</file>